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005B8F89"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040BBE">
        <w:rPr>
          <w:b/>
          <w:noProof/>
          <w:sz w:val="24"/>
        </w:rPr>
        <w:t>9</w:t>
      </w:r>
      <w:r w:rsidRPr="00F25496">
        <w:rPr>
          <w:b/>
          <w:i/>
          <w:noProof/>
          <w:sz w:val="24"/>
        </w:rPr>
        <w:t xml:space="preserve"> </w:t>
      </w:r>
      <w:r w:rsidRPr="00F25496">
        <w:rPr>
          <w:b/>
          <w:i/>
          <w:noProof/>
          <w:sz w:val="28"/>
        </w:rPr>
        <w:tab/>
      </w:r>
      <w:r w:rsidR="002F1174" w:rsidRPr="002F1174">
        <w:rPr>
          <w:b/>
          <w:i/>
          <w:noProof/>
          <w:sz w:val="28"/>
        </w:rPr>
        <w:t>S3-</w:t>
      </w:r>
      <w:r w:rsidR="0054668C">
        <w:rPr>
          <w:b/>
          <w:i/>
          <w:noProof/>
          <w:sz w:val="28"/>
        </w:rPr>
        <w:t>224043</w:t>
      </w:r>
    </w:p>
    <w:p w14:paraId="388DE89C" w14:textId="7C72FEF8" w:rsidR="00EE33A2" w:rsidRPr="00575466" w:rsidRDefault="00040BBE" w:rsidP="00575466">
      <w:pPr>
        <w:pStyle w:val="CRCoverPage"/>
        <w:outlineLvl w:val="0"/>
        <w:rPr>
          <w:b/>
          <w:bCs/>
          <w:noProof/>
          <w:sz w:val="24"/>
        </w:rPr>
      </w:pPr>
      <w:r>
        <w:rPr>
          <w:b/>
          <w:bCs/>
          <w:sz w:val="24"/>
        </w:rPr>
        <w:t>Toulouse, France.</w:t>
      </w:r>
      <w:r w:rsidR="00575466" w:rsidRPr="00575466">
        <w:rPr>
          <w:b/>
          <w:bCs/>
          <w:sz w:val="24"/>
        </w:rPr>
        <w:t xml:space="preserve"> </w:t>
      </w:r>
      <w:r w:rsidR="006102E8">
        <w:rPr>
          <w:b/>
          <w:bCs/>
          <w:sz w:val="24"/>
        </w:rPr>
        <w:t>14</w:t>
      </w:r>
      <w:r w:rsidR="006102E8" w:rsidRPr="001D38BD">
        <w:rPr>
          <w:b/>
          <w:bCs/>
          <w:sz w:val="24"/>
          <w:vertAlign w:val="superscript"/>
        </w:rPr>
        <w:t>th</w:t>
      </w:r>
      <w:r w:rsidR="006102E8">
        <w:rPr>
          <w:b/>
          <w:bCs/>
          <w:sz w:val="24"/>
        </w:rPr>
        <w:t xml:space="preserve"> November</w:t>
      </w:r>
      <w:r w:rsidR="006102E8" w:rsidRPr="00575466">
        <w:rPr>
          <w:b/>
          <w:bCs/>
          <w:sz w:val="24"/>
        </w:rPr>
        <w:t xml:space="preserve"> </w:t>
      </w:r>
      <w:r w:rsidR="001D38BD">
        <w:rPr>
          <w:b/>
          <w:bCs/>
          <w:sz w:val="24"/>
        </w:rPr>
        <w:t>–</w:t>
      </w:r>
      <w:r w:rsidR="00575466" w:rsidRPr="00575466">
        <w:rPr>
          <w:b/>
          <w:bCs/>
          <w:sz w:val="24"/>
        </w:rPr>
        <w:t xml:space="preserve"> </w:t>
      </w:r>
      <w:r w:rsidR="00E15FDB">
        <w:rPr>
          <w:b/>
          <w:bCs/>
          <w:sz w:val="24"/>
        </w:rPr>
        <w:t>1</w:t>
      </w:r>
      <w:r w:rsidR="006102E8">
        <w:rPr>
          <w:b/>
          <w:bCs/>
          <w:sz w:val="24"/>
        </w:rPr>
        <w:t>8</w:t>
      </w:r>
      <w:r w:rsidR="00E15FDB">
        <w:rPr>
          <w:b/>
          <w:bCs/>
          <w:sz w:val="24"/>
          <w:vertAlign w:val="superscript"/>
        </w:rPr>
        <w:t>th</w:t>
      </w:r>
      <w:r w:rsidR="00E15FDB">
        <w:rPr>
          <w:b/>
          <w:bCs/>
          <w:sz w:val="24"/>
        </w:rPr>
        <w:t xml:space="preserve"> </w:t>
      </w:r>
      <w:r w:rsidR="006102E8">
        <w:rPr>
          <w:b/>
          <w:bCs/>
          <w:sz w:val="24"/>
        </w:rPr>
        <w:t xml:space="preserve">November </w:t>
      </w:r>
      <w:r w:rsidR="00575466"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027E7B5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B70C1" w:rsidRPr="004B70C1">
        <w:rPr>
          <w:rFonts w:ascii="Arial" w:hAnsi="Arial" w:cs="Arial"/>
          <w:b/>
        </w:rPr>
        <w:t>Access to localized services using existing mechanisms</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6A7437D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1174">
        <w:rPr>
          <w:rFonts w:ascii="Arial" w:hAnsi="Arial"/>
          <w:b/>
        </w:rPr>
        <w:t>5.16</w:t>
      </w:r>
    </w:p>
    <w:p w14:paraId="5CB4CED0" w14:textId="77777777" w:rsidR="00C022E3" w:rsidRDefault="00C022E3">
      <w:pPr>
        <w:pStyle w:val="Heading1"/>
      </w:pPr>
      <w:r>
        <w:t>1</w:t>
      </w:r>
      <w:r>
        <w:tab/>
        <w:t>Decision/action requested</w:t>
      </w:r>
    </w:p>
    <w:p w14:paraId="1F6EE24C" w14:textId="4E02A2FC" w:rsidR="00C022E3" w:rsidRDefault="006207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w:t>
      </w:r>
      <w:r w:rsidR="001B2061">
        <w:rPr>
          <w:b/>
          <w:i/>
        </w:rPr>
        <w:t xml:space="preserve"> to</w:t>
      </w:r>
      <w:r>
        <w:rPr>
          <w:b/>
          <w:i/>
        </w:rPr>
        <w:t xml:space="preserve"> approve t</w:t>
      </w:r>
      <w:r w:rsidR="0000696E">
        <w:rPr>
          <w:b/>
          <w:i/>
        </w:rPr>
        <w:t>his pCR</w:t>
      </w:r>
      <w:r w:rsidR="004B7327">
        <w:rPr>
          <w:b/>
          <w:i/>
        </w:rPr>
        <w:t>, a new key solution to key issue 2</w:t>
      </w:r>
      <w:r w:rsidR="0000696E">
        <w:rPr>
          <w:b/>
          <w:i/>
        </w:rPr>
        <w:t>to TR 33.</w:t>
      </w:r>
      <w:r>
        <w:rPr>
          <w:b/>
          <w:i/>
        </w:rPr>
        <w:t>858</w:t>
      </w:r>
    </w:p>
    <w:p w14:paraId="7BEC4430" w14:textId="77777777" w:rsidR="00C022E3" w:rsidRDefault="00C022E3">
      <w:pPr>
        <w:pStyle w:val="Heading1"/>
      </w:pPr>
      <w:r>
        <w:t>2</w:t>
      </w:r>
      <w:r>
        <w:tab/>
        <w:t>References</w:t>
      </w:r>
    </w:p>
    <w:p w14:paraId="282CAFC8" w14:textId="77777777" w:rsidR="00FE125E" w:rsidRDefault="00FE125E" w:rsidP="00FE125E">
      <w:pPr>
        <w:pStyle w:val="Reference"/>
      </w:pPr>
      <w:r>
        <w:t>[1]</w:t>
      </w:r>
      <w:r>
        <w:tab/>
        <w:t>3GPP TS 33.501: "Security architecture and procedures for 5G system"</w:t>
      </w:r>
    </w:p>
    <w:p w14:paraId="55604AD2" w14:textId="77777777" w:rsidR="00FE125E" w:rsidRDefault="00FE125E" w:rsidP="00FE125E">
      <w:pPr>
        <w:pStyle w:val="Reference"/>
      </w:pPr>
      <w:r>
        <w:t>[2]</w:t>
      </w:r>
      <w:r>
        <w:tab/>
        <w:t>3GPP TR 23.700-08: "Study on enhanced support of Non-Public Networks; Phase 2".</w:t>
      </w:r>
    </w:p>
    <w:p w14:paraId="6A2338D9" w14:textId="77777777" w:rsidR="00FE125E" w:rsidRDefault="00FE125E" w:rsidP="00FE125E">
      <w:pPr>
        <w:pStyle w:val="Reference"/>
      </w:pPr>
      <w:r>
        <w:t>[3]</w:t>
      </w:r>
      <w:r>
        <w:tab/>
        <w:t>3GPP TS 33.535: "Authentication and Key Management for Applications (AKMA)</w:t>
      </w:r>
    </w:p>
    <w:p w14:paraId="6811CF57" w14:textId="6448BF83" w:rsidR="00566132" w:rsidRPr="009C4814" w:rsidRDefault="00FE125E" w:rsidP="00FE125E">
      <w:pPr>
        <w:pStyle w:val="Reference"/>
      </w:pPr>
      <w:r>
        <w:t>based on 3GPP credentials in the 5G System (5GS)"</w:t>
      </w:r>
    </w:p>
    <w:p w14:paraId="0E4C249C" w14:textId="77777777" w:rsidR="00C022E3" w:rsidRDefault="00C022E3">
      <w:pPr>
        <w:pStyle w:val="Heading1"/>
      </w:pPr>
      <w:r>
        <w:t>3</w:t>
      </w:r>
      <w:r>
        <w:tab/>
        <w:t>Rationale</w:t>
      </w:r>
    </w:p>
    <w:p w14:paraId="05520C25" w14:textId="77777777" w:rsidR="00462071" w:rsidRPr="00462071" w:rsidRDefault="00462071" w:rsidP="00462071">
      <w:pPr>
        <w:rPr>
          <w:i/>
        </w:rPr>
      </w:pPr>
      <w:r w:rsidRPr="00462071">
        <w:rPr>
          <w:i/>
        </w:rPr>
        <w:t>This solution addresses Key Issue #2 (Authentication for UE access to hosting network). The proposed solutions use existing mechanisms in 33.535[3].</w:t>
      </w:r>
    </w:p>
    <w:p w14:paraId="37A8A34F" w14:textId="77777777" w:rsidR="00462071" w:rsidRPr="00462071" w:rsidRDefault="00462071" w:rsidP="00462071">
      <w:pPr>
        <w:rPr>
          <w:i/>
        </w:rPr>
      </w:pPr>
      <w:r w:rsidRPr="00462071">
        <w:rPr>
          <w:i/>
        </w:rPr>
        <w:t xml:space="preserve">As per the conclusion in 23.700-08[2], clause 8.4, when UE accesses the Hosting network using the subscription/credentials of its </w:t>
      </w:r>
      <w:proofErr w:type="gramStart"/>
      <w:r w:rsidRPr="00462071">
        <w:rPr>
          <w:i/>
        </w:rPr>
        <w:t>Home</w:t>
      </w:r>
      <w:proofErr w:type="gramEnd"/>
      <w:r w:rsidRPr="00462071">
        <w:rPr>
          <w:i/>
        </w:rPr>
        <w:t xml:space="preserve"> network, only two cases are considered:</w:t>
      </w:r>
    </w:p>
    <w:p w14:paraId="5B8DEC8F" w14:textId="77777777" w:rsidR="00462071" w:rsidRPr="00462071" w:rsidRDefault="00462071" w:rsidP="00462071">
      <w:pPr>
        <w:rPr>
          <w:i/>
        </w:rPr>
      </w:pPr>
      <w:r w:rsidRPr="00462071">
        <w:rPr>
          <w:i/>
        </w:rPr>
        <w:t>-</w:t>
      </w:r>
      <w:r w:rsidRPr="00462071">
        <w:rPr>
          <w:i/>
        </w:rPr>
        <w:tab/>
        <w:t>If the Home network is PLMN, the Hosting network can be PNI-NPN or SNPN.</w:t>
      </w:r>
    </w:p>
    <w:p w14:paraId="6EB90223" w14:textId="77777777" w:rsidR="00462071" w:rsidRPr="00462071" w:rsidRDefault="00462071" w:rsidP="00462071">
      <w:pPr>
        <w:rPr>
          <w:i/>
        </w:rPr>
      </w:pPr>
      <w:r w:rsidRPr="00462071">
        <w:rPr>
          <w:i/>
        </w:rPr>
        <w:t>-</w:t>
      </w:r>
      <w:r w:rsidRPr="00462071">
        <w:rPr>
          <w:i/>
        </w:rPr>
        <w:tab/>
        <w:t>If the Home network is SNPN, the Hosting network can be only SNPN.</w:t>
      </w:r>
    </w:p>
    <w:p w14:paraId="4A93F0E6" w14:textId="77777777" w:rsidR="00462071" w:rsidRPr="00462071" w:rsidRDefault="00462071" w:rsidP="00462071">
      <w:pPr>
        <w:rPr>
          <w:i/>
        </w:rPr>
      </w:pPr>
      <w:r w:rsidRPr="00462071">
        <w:rPr>
          <w:i/>
        </w:rPr>
        <w:t>In both cases, solutions to these scenarios can be considered in the following categories</w:t>
      </w:r>
    </w:p>
    <w:p w14:paraId="288D8EE2" w14:textId="77777777" w:rsidR="00462071" w:rsidRPr="00462071" w:rsidRDefault="00462071" w:rsidP="00462071">
      <w:pPr>
        <w:rPr>
          <w:i/>
        </w:rPr>
      </w:pPr>
      <w:r w:rsidRPr="00462071">
        <w:rPr>
          <w:i/>
        </w:rPr>
        <w:t>-</w:t>
      </w:r>
      <w:r w:rsidRPr="00462071">
        <w:rPr>
          <w:i/>
        </w:rPr>
        <w:tab/>
        <w:t>UE uses home network credentials to access the hosting network.</w:t>
      </w:r>
    </w:p>
    <w:p w14:paraId="59AF3A15" w14:textId="77777777" w:rsidR="00462071" w:rsidRPr="00462071" w:rsidRDefault="00462071" w:rsidP="00462071">
      <w:pPr>
        <w:rPr>
          <w:i/>
        </w:rPr>
      </w:pPr>
      <w:r w:rsidRPr="00462071">
        <w:rPr>
          <w:i/>
        </w:rPr>
        <w:t>-</w:t>
      </w:r>
      <w:r w:rsidRPr="00462071">
        <w:rPr>
          <w:i/>
        </w:rPr>
        <w:tab/>
        <w:t>UE uses credentials obtained using the onboarding procedure as defined in 33.501[1] Annex I.9("Security of UE onboarding in SNPNs" to access the hosting network.</w:t>
      </w:r>
    </w:p>
    <w:p w14:paraId="475DB14D" w14:textId="77777777" w:rsidR="00462071" w:rsidRDefault="00462071" w:rsidP="000C241C">
      <w:pPr>
        <w:rPr>
          <w:i/>
        </w:rPr>
      </w:pPr>
      <w:r w:rsidRPr="00462071">
        <w:rPr>
          <w:i/>
        </w:rPr>
        <w:t xml:space="preserve">- </w:t>
      </w:r>
      <w:r w:rsidRPr="00462071">
        <w:rPr>
          <w:i/>
        </w:rPr>
        <w:tab/>
        <w:t xml:space="preserve">UE uses credentials provided by Home Network using existing 3GPP mechanisms. </w:t>
      </w:r>
    </w:p>
    <w:p w14:paraId="1A252CA5" w14:textId="41E9F4B6" w:rsidR="00566132" w:rsidRDefault="00C34CE7" w:rsidP="000C241C">
      <w:pPr>
        <w:rPr>
          <w:i/>
        </w:rPr>
      </w:pPr>
      <w:r>
        <w:rPr>
          <w:i/>
        </w:rPr>
        <w:t>The f</w:t>
      </w:r>
      <w:r w:rsidR="000C241C" w:rsidRPr="000C241C">
        <w:rPr>
          <w:i/>
        </w:rPr>
        <w:t xml:space="preserve">ollowing </w:t>
      </w:r>
      <w:r w:rsidR="00AB3EC4">
        <w:rPr>
          <w:i/>
        </w:rPr>
        <w:t>pCR</w:t>
      </w:r>
      <w:r w:rsidR="000C241C" w:rsidRPr="000C241C">
        <w:rPr>
          <w:i/>
        </w:rPr>
        <w:t xml:space="preserve"> details how UE can use existing mechanisms and methodologies to access localized services.</w:t>
      </w:r>
    </w:p>
    <w:p w14:paraId="1F2E83B8" w14:textId="77777777" w:rsidR="00C022E3" w:rsidRDefault="00C022E3">
      <w:pPr>
        <w:pStyle w:val="Heading1"/>
      </w:pPr>
      <w:r>
        <w:t>4</w:t>
      </w:r>
      <w:r>
        <w:tab/>
        <w:t xml:space="preserve">Detailed </w:t>
      </w:r>
      <w:proofErr w:type="gramStart"/>
      <w:r>
        <w:t>proposal</w:t>
      </w:r>
      <w:proofErr w:type="gramEnd"/>
    </w:p>
    <w:p w14:paraId="567FF226" w14:textId="4A8F87C9" w:rsidR="00FC243E" w:rsidRDefault="00FC243E" w:rsidP="00FC243E">
      <w:r w:rsidRPr="0061313A">
        <w:t>SA3 is kindly requested to agree</w:t>
      </w:r>
      <w:r>
        <w:t xml:space="preserve"> on</w:t>
      </w:r>
      <w:r w:rsidRPr="0061313A">
        <w:t xml:space="preserve"> the pCR below to </w:t>
      </w:r>
      <w:r w:rsidRPr="0000696E">
        <w:rPr>
          <w:highlight w:val="yellow"/>
        </w:rPr>
        <w:t>TR 33.</w:t>
      </w:r>
      <w:r w:rsidR="00CD1C67">
        <w:rPr>
          <w:highlight w:val="yellow"/>
        </w:rPr>
        <w:t>858</w:t>
      </w:r>
    </w:p>
    <w:p w14:paraId="05798083" w14:textId="501F8ABA" w:rsidR="00FC243E" w:rsidRDefault="00242766" w:rsidP="00FC243E">
      <w:pPr>
        <w:jc w:val="center"/>
        <w:rPr>
          <w:noProof/>
          <w:color w:val="0070C0"/>
          <w:sz w:val="40"/>
          <w:szCs w:val="40"/>
        </w:rPr>
      </w:pPr>
      <w:r w:rsidRPr="003637B0">
        <w:rPr>
          <w:noProof/>
          <w:color w:val="0070C0"/>
          <w:sz w:val="40"/>
          <w:szCs w:val="40"/>
        </w:rPr>
        <w:t>*****Start of Changes*****</w:t>
      </w:r>
    </w:p>
    <w:p w14:paraId="7AFA9699" w14:textId="77777777" w:rsidR="007300F1" w:rsidRPr="004D3578" w:rsidRDefault="007300F1" w:rsidP="007300F1">
      <w:pPr>
        <w:pStyle w:val="Heading1"/>
      </w:pPr>
      <w:bookmarkStart w:id="0" w:name="_Toc116989369"/>
      <w:r w:rsidRPr="004D3578">
        <w:t>2</w:t>
      </w:r>
      <w:r w:rsidRPr="004D3578">
        <w:tab/>
        <w:t>References</w:t>
      </w:r>
      <w:bookmarkEnd w:id="0"/>
    </w:p>
    <w:p w14:paraId="7A707872" w14:textId="77777777" w:rsidR="007300F1" w:rsidRPr="004D3578" w:rsidRDefault="007300F1" w:rsidP="007300F1">
      <w:r w:rsidRPr="004D3578">
        <w:t>The following documents contain provisions which, through reference in this text, constitute provisions of the present document.</w:t>
      </w:r>
    </w:p>
    <w:p w14:paraId="47C999D6" w14:textId="77777777" w:rsidR="007300F1" w:rsidRPr="004D3578" w:rsidRDefault="007300F1" w:rsidP="007300F1">
      <w:pPr>
        <w:pStyle w:val="B1"/>
      </w:pPr>
      <w:r>
        <w:t>-</w:t>
      </w:r>
      <w:r>
        <w:tab/>
      </w:r>
      <w:r w:rsidRPr="004D3578">
        <w:t>References are either specific (identified by date of publication, edition number, version number, etc.) or non</w:t>
      </w:r>
      <w:r w:rsidRPr="004D3578">
        <w:noBreakHyphen/>
        <w:t>specific.</w:t>
      </w:r>
    </w:p>
    <w:p w14:paraId="1C1F7A4A" w14:textId="77777777" w:rsidR="007300F1" w:rsidRPr="004D3578" w:rsidRDefault="007300F1" w:rsidP="007300F1">
      <w:pPr>
        <w:pStyle w:val="B1"/>
      </w:pPr>
      <w:r>
        <w:lastRenderedPageBreak/>
        <w:t>-</w:t>
      </w:r>
      <w:r>
        <w:tab/>
      </w:r>
      <w:r w:rsidRPr="004D3578">
        <w:t>For a specific reference, subsequent revisions do not apply.</w:t>
      </w:r>
    </w:p>
    <w:p w14:paraId="7EA330A9" w14:textId="77777777" w:rsidR="007300F1" w:rsidRPr="004D3578" w:rsidRDefault="007300F1" w:rsidP="007300F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8EC40C" w14:textId="77777777" w:rsidR="007300F1" w:rsidRDefault="007300F1" w:rsidP="007300F1">
      <w:pPr>
        <w:pStyle w:val="EX"/>
      </w:pPr>
      <w:bookmarkStart w:id="1" w:name="definitions"/>
      <w:bookmarkEnd w:id="1"/>
      <w:r w:rsidRPr="004D3578">
        <w:t>[1]</w:t>
      </w:r>
      <w:r w:rsidRPr="004D3578">
        <w:tab/>
        <w:t>3GPP TR 21.905: "Vocabulary for 3GPP Specifications".</w:t>
      </w:r>
    </w:p>
    <w:p w14:paraId="6103D58D" w14:textId="77777777" w:rsidR="007300F1" w:rsidRDefault="007300F1" w:rsidP="007300F1">
      <w:pPr>
        <w:pStyle w:val="EX"/>
      </w:pPr>
      <w:r>
        <w:t>[2]</w:t>
      </w:r>
      <w:r>
        <w:tab/>
        <w:t>3GPP TR 23.700-08: "</w:t>
      </w:r>
      <w:r w:rsidRPr="00C74809">
        <w:t>Study on enhanced support of Non-Public Networks; Phase 2</w:t>
      </w:r>
      <w:r>
        <w:t>".</w:t>
      </w:r>
    </w:p>
    <w:p w14:paraId="6B247037" w14:textId="77777777" w:rsidR="007300F1" w:rsidRDefault="007300F1" w:rsidP="007300F1">
      <w:pPr>
        <w:pStyle w:val="EX"/>
      </w:pPr>
      <w:r>
        <w:t>[3]</w:t>
      </w:r>
      <w:r>
        <w:tab/>
        <w:t>3GPP TS 22.261: "</w:t>
      </w:r>
      <w:r w:rsidRPr="008F3124">
        <w:t>Service requirements for the 5G system</w:t>
      </w:r>
      <w:r>
        <w:t>".</w:t>
      </w:r>
    </w:p>
    <w:p w14:paraId="6FF1E0B1" w14:textId="77777777" w:rsidR="007300F1" w:rsidRDefault="007300F1" w:rsidP="007300F1">
      <w:pPr>
        <w:pStyle w:val="EX"/>
      </w:pPr>
      <w:r>
        <w:t>[4]</w:t>
      </w:r>
      <w:r>
        <w:tab/>
        <w:t>3GPP TS 33.501: "</w:t>
      </w:r>
      <w:r w:rsidRPr="00D21F99">
        <w:t>Security architecture and procedures for 5G system</w:t>
      </w:r>
      <w:r>
        <w:t>"</w:t>
      </w:r>
    </w:p>
    <w:p w14:paraId="2D45EA1A" w14:textId="49730AD3" w:rsidR="007300F1" w:rsidRDefault="007300F1" w:rsidP="007300F1">
      <w:pPr>
        <w:pStyle w:val="EX"/>
      </w:pPr>
      <w:r>
        <w:t>[5]</w:t>
      </w:r>
      <w:r>
        <w:tab/>
        <w:t>IETF RFC 7296: "</w:t>
      </w:r>
      <w:r w:rsidRPr="00A47C08">
        <w:t>Internet Key Exchange Protocol Version 2 (IKEv2)</w:t>
      </w:r>
      <w:r>
        <w:t>"</w:t>
      </w:r>
    </w:p>
    <w:p w14:paraId="10423F52" w14:textId="77777777" w:rsidR="00731D68" w:rsidRDefault="00731D68" w:rsidP="00731D68">
      <w:pPr>
        <w:pStyle w:val="EX"/>
      </w:pPr>
      <w:r>
        <w:t>based on 3GPP credentials in the 5G System (5GS)"</w:t>
      </w:r>
    </w:p>
    <w:p w14:paraId="60CB24FB" w14:textId="77777777" w:rsidR="0037409B" w:rsidRDefault="0037409B" w:rsidP="0037409B">
      <w:pPr>
        <w:pStyle w:val="EX"/>
        <w:rPr>
          <w:ins w:id="2" w:author="akolekar-1" w:date="2022-11-06T23:27:00Z"/>
        </w:rPr>
      </w:pPr>
      <w:ins w:id="3" w:author="akolekar-1" w:date="2022-11-06T23:27:00Z">
        <w:r>
          <w:t>[BB]</w:t>
        </w:r>
        <w:r>
          <w:tab/>
          <w:t>3GPP TS 23.501: "</w:t>
        </w:r>
        <w:r w:rsidRPr="00C71A89">
          <w:t>System architecture for the 5G System (5GS)</w:t>
        </w:r>
        <w:r>
          <w:t>"</w:t>
        </w:r>
      </w:ins>
    </w:p>
    <w:p w14:paraId="6937CC0D" w14:textId="4E966009" w:rsidR="001309FE" w:rsidRPr="004D3578" w:rsidRDefault="001309FE" w:rsidP="006C6C83">
      <w:pPr>
        <w:pStyle w:val="EX"/>
      </w:pPr>
    </w:p>
    <w:p w14:paraId="6E32AE66" w14:textId="77777777" w:rsidR="007300F1" w:rsidRPr="004D3578" w:rsidRDefault="007300F1" w:rsidP="007300F1">
      <w:pPr>
        <w:pStyle w:val="EX"/>
      </w:pPr>
      <w:r w:rsidRPr="004D3578">
        <w:t>…</w:t>
      </w:r>
    </w:p>
    <w:p w14:paraId="29597FC9" w14:textId="77777777" w:rsidR="007300F1" w:rsidRPr="004D3578" w:rsidRDefault="007300F1" w:rsidP="007300F1">
      <w:pPr>
        <w:pStyle w:val="EX"/>
      </w:pPr>
      <w:r w:rsidRPr="004D3578">
        <w:t>[x]</w:t>
      </w:r>
      <w:r w:rsidRPr="004D3578">
        <w:tab/>
        <w:t>&lt;doctype&gt; &lt;#</w:t>
      </w:r>
      <w:proofErr w:type="gramStart"/>
      <w:r w:rsidRPr="004D3578">
        <w:t>&gt;[</w:t>
      </w:r>
      <w:proofErr w:type="gramEnd"/>
      <w:r w:rsidRPr="004D3578">
        <w:t> ([up to and including]{yyyy[-mm]|V&lt;a[.b[.c]]&gt;}[onwards])]: "&lt;Title&gt;".</w:t>
      </w:r>
    </w:p>
    <w:p w14:paraId="6519D663" w14:textId="77777777" w:rsidR="00AE4898" w:rsidRPr="003E2C8B" w:rsidRDefault="00AE4898" w:rsidP="00FC243E">
      <w:pPr>
        <w:jc w:val="center"/>
      </w:pPr>
    </w:p>
    <w:p w14:paraId="2143D9DD" w14:textId="1BA79322" w:rsidR="00FC243E" w:rsidRPr="003637B0" w:rsidRDefault="00FC243E" w:rsidP="00FC243E">
      <w:pPr>
        <w:jc w:val="center"/>
        <w:rPr>
          <w:noProof/>
          <w:color w:val="0070C0"/>
          <w:sz w:val="40"/>
          <w:szCs w:val="40"/>
        </w:rPr>
      </w:pPr>
      <w:r w:rsidRPr="003637B0">
        <w:rPr>
          <w:noProof/>
          <w:color w:val="0070C0"/>
          <w:sz w:val="40"/>
          <w:szCs w:val="40"/>
        </w:rPr>
        <w:t>*****</w:t>
      </w:r>
      <w:r w:rsidR="00242766">
        <w:rPr>
          <w:noProof/>
          <w:color w:val="0070C0"/>
          <w:sz w:val="40"/>
          <w:szCs w:val="40"/>
        </w:rPr>
        <w:t>Next</w:t>
      </w:r>
      <w:r w:rsidRPr="003637B0">
        <w:rPr>
          <w:noProof/>
          <w:color w:val="0070C0"/>
          <w:sz w:val="40"/>
          <w:szCs w:val="40"/>
        </w:rPr>
        <w:t xml:space="preserve"> Chang</w:t>
      </w:r>
      <w:r w:rsidR="00936508" w:rsidRPr="003637B0">
        <w:rPr>
          <w:noProof/>
          <w:color w:val="0070C0"/>
          <w:sz w:val="40"/>
          <w:szCs w:val="40"/>
        </w:rPr>
        <w:t>es</w:t>
      </w:r>
      <w:r w:rsidRPr="003637B0">
        <w:rPr>
          <w:noProof/>
          <w:color w:val="0070C0"/>
          <w:sz w:val="40"/>
          <w:szCs w:val="40"/>
        </w:rPr>
        <w:t>*****</w:t>
      </w:r>
    </w:p>
    <w:p w14:paraId="0F873515" w14:textId="77777777" w:rsidR="0037409B" w:rsidRPr="00316AAC" w:rsidRDefault="0037409B" w:rsidP="0037409B">
      <w:pPr>
        <w:keepNext/>
        <w:keepLines/>
        <w:spacing w:before="180"/>
        <w:ind w:left="1134" w:hanging="1134"/>
        <w:outlineLvl w:val="1"/>
        <w:rPr>
          <w:ins w:id="4" w:author="akolekar-1" w:date="2022-11-06T23:27:00Z"/>
          <w:rFonts w:ascii="Arial" w:eastAsiaTheme="minorEastAsia" w:hAnsi="Arial"/>
          <w:sz w:val="32"/>
        </w:rPr>
      </w:pPr>
      <w:bookmarkStart w:id="5" w:name="_Toc117163504"/>
      <w:ins w:id="6" w:author="akolekar-1" w:date="2022-11-06T23:27:00Z">
        <w:r>
          <w:rPr>
            <w:rFonts w:ascii="Arial" w:eastAsiaTheme="minorEastAsia" w:hAnsi="Arial"/>
            <w:sz w:val="32"/>
          </w:rPr>
          <w:t>6.X</w:t>
        </w:r>
        <w:r w:rsidRPr="00316AAC">
          <w:rPr>
            <w:rFonts w:ascii="Arial" w:eastAsiaTheme="minorEastAsia" w:hAnsi="Arial"/>
            <w:sz w:val="32"/>
          </w:rPr>
          <w:tab/>
          <w:t>Solution #</w:t>
        </w:r>
        <w:r>
          <w:rPr>
            <w:rFonts w:ascii="Arial" w:eastAsiaTheme="minorEastAsia" w:hAnsi="Arial"/>
            <w:sz w:val="32"/>
            <w:lang w:eastAsia="zh-CN"/>
          </w:rPr>
          <w:t>X</w:t>
        </w:r>
        <w:r w:rsidRPr="00316AAC">
          <w:rPr>
            <w:rFonts w:ascii="Arial" w:eastAsiaTheme="minorEastAsia" w:hAnsi="Arial"/>
            <w:sz w:val="32"/>
          </w:rPr>
          <w:t xml:space="preserve">: </w:t>
        </w:r>
        <w:r>
          <w:rPr>
            <w:rFonts w:ascii="Arial" w:eastAsiaTheme="minorEastAsia" w:hAnsi="Arial"/>
            <w:sz w:val="32"/>
          </w:rPr>
          <w:t>A</w:t>
        </w:r>
        <w:r w:rsidRPr="00F54F6A">
          <w:rPr>
            <w:rFonts w:ascii="Arial" w:eastAsiaTheme="minorEastAsia" w:hAnsi="Arial"/>
            <w:sz w:val="32"/>
          </w:rPr>
          <w:t xml:space="preserve">ccess to localized services </w:t>
        </w:r>
        <w:bookmarkEnd w:id="5"/>
        <w:r>
          <w:rPr>
            <w:rFonts w:ascii="Arial" w:eastAsiaTheme="minorEastAsia" w:hAnsi="Arial"/>
            <w:sz w:val="32"/>
          </w:rPr>
          <w:t>using existing mechanisms</w:t>
        </w:r>
      </w:ins>
    </w:p>
    <w:p w14:paraId="510C19A8" w14:textId="77777777" w:rsidR="0037409B" w:rsidRPr="00316AAC" w:rsidRDefault="0037409B" w:rsidP="0037409B">
      <w:pPr>
        <w:keepNext/>
        <w:keepLines/>
        <w:spacing w:before="120"/>
        <w:ind w:left="1134" w:hanging="1134"/>
        <w:outlineLvl w:val="2"/>
        <w:rPr>
          <w:ins w:id="7" w:author="akolekar-1" w:date="2022-11-06T23:27:00Z"/>
          <w:rFonts w:ascii="Arial" w:eastAsiaTheme="minorEastAsia" w:hAnsi="Arial"/>
          <w:sz w:val="28"/>
        </w:rPr>
      </w:pPr>
      <w:bookmarkStart w:id="8" w:name="_Toc117163505"/>
      <w:ins w:id="9" w:author="akolekar-1" w:date="2022-11-06T23:27:00Z">
        <w:r>
          <w:rPr>
            <w:rFonts w:ascii="Arial" w:eastAsiaTheme="minorEastAsia" w:hAnsi="Arial"/>
            <w:sz w:val="28"/>
          </w:rPr>
          <w:t>6.X</w:t>
        </w:r>
        <w:r w:rsidRPr="00316AAC">
          <w:rPr>
            <w:rFonts w:ascii="Arial" w:eastAsiaTheme="minorEastAsia" w:hAnsi="Arial"/>
            <w:sz w:val="28"/>
          </w:rPr>
          <w:t>.1</w:t>
        </w:r>
        <w:r w:rsidRPr="00316AAC">
          <w:rPr>
            <w:rFonts w:ascii="Arial" w:eastAsiaTheme="minorEastAsia" w:hAnsi="Arial"/>
            <w:sz w:val="28"/>
          </w:rPr>
          <w:tab/>
          <w:t>Introduction</w:t>
        </w:r>
        <w:bookmarkEnd w:id="8"/>
      </w:ins>
    </w:p>
    <w:p w14:paraId="58411041" w14:textId="3CEF843B" w:rsidR="0037409B" w:rsidRDefault="0037409B" w:rsidP="0037409B">
      <w:pPr>
        <w:rPr>
          <w:ins w:id="10" w:author="akolekar-2" w:date="2022-11-16T16:52:00Z"/>
          <w:rFonts w:eastAsiaTheme="minorEastAsia"/>
        </w:rPr>
      </w:pPr>
      <w:ins w:id="11" w:author="akolekar-1" w:date="2022-11-06T23:27:00Z">
        <w:r w:rsidRPr="00265021">
          <w:rPr>
            <w:rFonts w:eastAsiaTheme="minorEastAsia"/>
          </w:rPr>
          <w:t>This solution addresses Key Issue #</w:t>
        </w:r>
        <w:r>
          <w:rPr>
            <w:rFonts w:eastAsiaTheme="minorEastAsia"/>
          </w:rPr>
          <w:t>2</w:t>
        </w:r>
        <w:r w:rsidRPr="00265021">
          <w:rPr>
            <w:rFonts w:eastAsiaTheme="minorEastAsia"/>
          </w:rPr>
          <w:t xml:space="preserve"> (</w:t>
        </w:r>
        <w:r w:rsidRPr="00435626">
          <w:rPr>
            <w:rFonts w:eastAsiaTheme="minorEastAsia"/>
          </w:rPr>
          <w:t>Authentication for UE access to hosting</w:t>
        </w:r>
        <w:r>
          <w:rPr>
            <w:rFonts w:eastAsiaTheme="minorEastAsia"/>
          </w:rPr>
          <w:t xml:space="preserve"> </w:t>
        </w:r>
        <w:r w:rsidRPr="00435626">
          <w:rPr>
            <w:rFonts w:eastAsiaTheme="minorEastAsia"/>
          </w:rPr>
          <w:t>network</w:t>
        </w:r>
        <w:r w:rsidRPr="00265021">
          <w:rPr>
            <w:rFonts w:eastAsiaTheme="minorEastAsia"/>
          </w:rPr>
          <w:t>)</w:t>
        </w:r>
        <w:r>
          <w:rPr>
            <w:rFonts w:eastAsiaTheme="minorEastAsia"/>
          </w:rPr>
          <w:t>. The proposed solutions use existing mechanisms in 33.501[4].</w:t>
        </w:r>
      </w:ins>
    </w:p>
    <w:p w14:paraId="4BB0990F" w14:textId="5AC9ABE5" w:rsidR="00E85E0F" w:rsidRDefault="00E85E0F" w:rsidP="004C4898">
      <w:pPr>
        <w:pStyle w:val="EditorsNote"/>
        <w:rPr>
          <w:ins w:id="12" w:author="akolekar-1" w:date="2022-11-06T23:27:00Z"/>
        </w:rPr>
      </w:pPr>
      <w:ins w:id="13" w:author="akolekar-2" w:date="2022-11-16T16:52:00Z">
        <w:r>
          <w:t>Edito</w:t>
        </w:r>
      </w:ins>
      <w:ins w:id="14" w:author="akolekar-2" w:date="2022-11-16T16:53:00Z">
        <w:r>
          <w:t xml:space="preserve">r’s Note: </w:t>
        </w:r>
      </w:ins>
      <w:ins w:id="15" w:author="akolekar-2" w:date="2022-11-16T16:54:00Z">
        <w:r w:rsidR="003844DE">
          <w:t xml:space="preserve">Usecases </w:t>
        </w:r>
        <w:r w:rsidR="004C4898">
          <w:t xml:space="preserve">or scenarios for </w:t>
        </w:r>
      </w:ins>
      <w:ins w:id="16" w:author="akolekar-2" w:date="2022-11-16T16:55:00Z">
        <w:r w:rsidR="004C4898">
          <w:t xml:space="preserve">access to </w:t>
        </w:r>
      </w:ins>
      <w:ins w:id="17" w:author="akolekar-2" w:date="2022-11-16T16:58:00Z">
        <w:r w:rsidR="00A758B4">
          <w:t xml:space="preserve">the </w:t>
        </w:r>
      </w:ins>
      <w:ins w:id="18" w:author="akolekar-2" w:date="2022-11-16T16:55:00Z">
        <w:r w:rsidR="004C4898">
          <w:t xml:space="preserve">hosting network need to </w:t>
        </w:r>
      </w:ins>
      <w:ins w:id="19" w:author="akolekar-2" w:date="2022-11-16T16:58:00Z">
        <w:r w:rsidR="00A758B4">
          <w:t xml:space="preserve">be </w:t>
        </w:r>
      </w:ins>
      <w:ins w:id="20" w:author="akolekar-2" w:date="2022-11-16T16:55:00Z">
        <w:r w:rsidR="004C4898">
          <w:t xml:space="preserve">specified. </w:t>
        </w:r>
      </w:ins>
    </w:p>
    <w:p w14:paraId="53197FBA" w14:textId="77777777" w:rsidR="0037409B" w:rsidRPr="009C020C" w:rsidRDefault="0037409B" w:rsidP="0037409B">
      <w:pPr>
        <w:rPr>
          <w:ins w:id="21" w:author="akolekar-1" w:date="2022-11-06T23:27:00Z"/>
          <w:rFonts w:eastAsiaTheme="minorEastAsia"/>
        </w:rPr>
      </w:pPr>
      <w:ins w:id="22" w:author="akolekar-1" w:date="2022-11-06T23:27:00Z">
        <w:r>
          <w:rPr>
            <w:rFonts w:eastAsiaTheme="minorEastAsia"/>
          </w:rPr>
          <w:t>As per the conclusion in 23.700-08[2], clause 8.4, w</w:t>
        </w:r>
        <w:r w:rsidRPr="009C020C">
          <w:rPr>
            <w:rFonts w:eastAsiaTheme="minorEastAsia"/>
          </w:rPr>
          <w:t xml:space="preserve">hen UE accesses the Hosting network using the subscription/credentials of its </w:t>
        </w:r>
        <w:proofErr w:type="gramStart"/>
        <w:r w:rsidRPr="009C020C">
          <w:rPr>
            <w:rFonts w:eastAsiaTheme="minorEastAsia"/>
          </w:rPr>
          <w:t>Home</w:t>
        </w:r>
        <w:proofErr w:type="gramEnd"/>
        <w:r w:rsidRPr="009C020C">
          <w:rPr>
            <w:rFonts w:eastAsiaTheme="minorEastAsia"/>
          </w:rPr>
          <w:t xml:space="preserve"> network, only two cases are considered:</w:t>
        </w:r>
      </w:ins>
    </w:p>
    <w:p w14:paraId="1445F4EA" w14:textId="77777777" w:rsidR="0037409B" w:rsidRPr="009C020C" w:rsidRDefault="0037409B" w:rsidP="0037409B">
      <w:pPr>
        <w:rPr>
          <w:ins w:id="23" w:author="akolekar-1" w:date="2022-11-06T23:27:00Z"/>
          <w:rFonts w:eastAsiaTheme="minorEastAsia"/>
        </w:rPr>
      </w:pPr>
      <w:ins w:id="24" w:author="akolekar-1" w:date="2022-11-06T23:27:00Z">
        <w:r w:rsidRPr="009C020C">
          <w:rPr>
            <w:rFonts w:eastAsiaTheme="minorEastAsia"/>
          </w:rPr>
          <w:t>-</w:t>
        </w:r>
        <w:r w:rsidRPr="009C020C">
          <w:rPr>
            <w:rFonts w:eastAsiaTheme="minorEastAsia"/>
          </w:rPr>
          <w:tab/>
          <w:t xml:space="preserve">If </w:t>
        </w:r>
        <w:r>
          <w:rPr>
            <w:rFonts w:eastAsiaTheme="minorEastAsia"/>
          </w:rPr>
          <w:t xml:space="preserve">the </w:t>
        </w:r>
        <w:r w:rsidRPr="009C020C">
          <w:rPr>
            <w:rFonts w:eastAsiaTheme="minorEastAsia"/>
          </w:rPr>
          <w:t>Home network is PLMN, the Hosting network can be PNI-NPN or SNPN.</w:t>
        </w:r>
      </w:ins>
    </w:p>
    <w:p w14:paraId="5AD16F87" w14:textId="77777777" w:rsidR="0037409B" w:rsidRDefault="0037409B" w:rsidP="0037409B">
      <w:pPr>
        <w:rPr>
          <w:ins w:id="25" w:author="akolekar-1" w:date="2022-11-06T23:27:00Z"/>
          <w:rFonts w:eastAsiaTheme="minorEastAsia"/>
        </w:rPr>
      </w:pPr>
      <w:ins w:id="26" w:author="akolekar-1" w:date="2022-11-06T23:27:00Z">
        <w:r w:rsidRPr="009C020C">
          <w:rPr>
            <w:rFonts w:eastAsiaTheme="minorEastAsia"/>
          </w:rPr>
          <w:t>-</w:t>
        </w:r>
        <w:r w:rsidRPr="009C020C">
          <w:rPr>
            <w:rFonts w:eastAsiaTheme="minorEastAsia"/>
          </w:rPr>
          <w:tab/>
          <w:t xml:space="preserve">If </w:t>
        </w:r>
        <w:r>
          <w:rPr>
            <w:rFonts w:eastAsiaTheme="minorEastAsia"/>
          </w:rPr>
          <w:t xml:space="preserve">the </w:t>
        </w:r>
        <w:r w:rsidRPr="009C020C">
          <w:rPr>
            <w:rFonts w:eastAsiaTheme="minorEastAsia"/>
          </w:rPr>
          <w:t>Home network is SNPN, the Hosting network can be only SNPN</w:t>
        </w:r>
        <w:r>
          <w:rPr>
            <w:rFonts w:eastAsiaTheme="minorEastAsia"/>
          </w:rPr>
          <w:t>.</w:t>
        </w:r>
      </w:ins>
    </w:p>
    <w:p w14:paraId="2FB06290" w14:textId="77777777" w:rsidR="0037409B" w:rsidRDefault="0037409B" w:rsidP="0037409B">
      <w:pPr>
        <w:rPr>
          <w:ins w:id="27" w:author="akolekar-1" w:date="2022-11-06T23:27:00Z"/>
          <w:rFonts w:eastAsiaTheme="minorEastAsia"/>
        </w:rPr>
      </w:pPr>
      <w:ins w:id="28" w:author="akolekar-1" w:date="2022-11-06T23:27:00Z">
        <w:r>
          <w:rPr>
            <w:rFonts w:eastAsiaTheme="minorEastAsia"/>
          </w:rPr>
          <w:t>In both cases, solutions to these scenarios can be considered in the following categories</w:t>
        </w:r>
      </w:ins>
    </w:p>
    <w:p w14:paraId="1CC203F5" w14:textId="77777777" w:rsidR="0037409B" w:rsidRDefault="0037409B" w:rsidP="0037409B">
      <w:pPr>
        <w:rPr>
          <w:ins w:id="29" w:author="akolekar-1" w:date="2022-11-06T23:27:00Z"/>
          <w:rFonts w:eastAsiaTheme="minorEastAsia"/>
        </w:rPr>
      </w:pPr>
      <w:ins w:id="30" w:author="akolekar-1" w:date="2022-11-06T23:27:00Z">
        <w:r w:rsidRPr="009C020C">
          <w:rPr>
            <w:rFonts w:eastAsiaTheme="minorEastAsia"/>
          </w:rPr>
          <w:t>-</w:t>
        </w:r>
        <w:r w:rsidRPr="009C020C">
          <w:rPr>
            <w:rFonts w:eastAsiaTheme="minorEastAsia"/>
          </w:rPr>
          <w:tab/>
        </w:r>
        <w:r>
          <w:rPr>
            <w:rFonts w:eastAsiaTheme="minorEastAsia"/>
          </w:rPr>
          <w:t>UE uses home network credentials to access the hosting network.</w:t>
        </w:r>
      </w:ins>
    </w:p>
    <w:p w14:paraId="5A1E9915" w14:textId="350B673B" w:rsidR="0037409B" w:rsidRDefault="0037409B" w:rsidP="0037409B">
      <w:pPr>
        <w:rPr>
          <w:ins w:id="31" w:author="akolekar-3" w:date="2022-11-17T15:49:00Z"/>
          <w:rFonts w:eastAsiaTheme="minorEastAsia"/>
        </w:rPr>
      </w:pPr>
      <w:ins w:id="32" w:author="akolekar-1" w:date="2022-11-06T23:27:00Z">
        <w:r w:rsidRPr="009C020C">
          <w:rPr>
            <w:rFonts w:eastAsiaTheme="minorEastAsia"/>
          </w:rPr>
          <w:t>-</w:t>
        </w:r>
        <w:r w:rsidRPr="009C020C">
          <w:rPr>
            <w:rFonts w:eastAsiaTheme="minorEastAsia"/>
          </w:rPr>
          <w:tab/>
        </w:r>
        <w:r>
          <w:rPr>
            <w:rFonts w:eastAsiaTheme="minorEastAsia"/>
          </w:rPr>
          <w:t>UE uses credentials obtained using the onboarding procedure as defined in 33.501[4] Annex I.9("</w:t>
        </w:r>
        <w:r w:rsidRPr="00175BA9">
          <w:rPr>
            <w:rFonts w:eastAsiaTheme="minorEastAsia"/>
          </w:rPr>
          <w:t>Security of UE onboarding in SNPNs</w:t>
        </w:r>
        <w:r>
          <w:rPr>
            <w:rFonts w:eastAsiaTheme="minorEastAsia"/>
          </w:rPr>
          <w:t>" to access the hosting network.</w:t>
        </w:r>
      </w:ins>
    </w:p>
    <w:p w14:paraId="11841528" w14:textId="2E513D58" w:rsidR="001E2904" w:rsidDel="000B6DAC" w:rsidRDefault="00932B9D">
      <w:pPr>
        <w:pStyle w:val="NO"/>
        <w:rPr>
          <w:del w:id="33" w:author="akolekar-3" w:date="2022-11-17T16:00:00Z"/>
        </w:rPr>
        <w:pPrChange w:id="34" w:author="akolekar-3" w:date="2022-11-17T16:03:00Z">
          <w:pPr/>
        </w:pPrChange>
      </w:pPr>
      <w:ins w:id="35" w:author="akolekar-3" w:date="2022-11-17T16:01:00Z">
        <w:r>
          <w:t xml:space="preserve">Note: </w:t>
        </w:r>
        <w:r w:rsidR="006D5865">
          <w:t>Onboarding procedures only provide connectivity to obtain credentials</w:t>
        </w:r>
      </w:ins>
      <w:ins w:id="36" w:author="akolekar-3" w:date="2022-11-17T16:02:00Z">
        <w:r w:rsidR="004F5CD4">
          <w:t xml:space="preserve">. </w:t>
        </w:r>
      </w:ins>
      <w:ins w:id="37" w:author="akolekar-3" w:date="2022-11-17T16:03:00Z">
        <w:r w:rsidR="000B6DAC">
          <w:t xml:space="preserve">The </w:t>
        </w:r>
        <w:proofErr w:type="gramStart"/>
        <w:r w:rsidR="000B6DAC">
          <w:t>c</w:t>
        </w:r>
      </w:ins>
      <w:ins w:id="38" w:author="akolekar-3" w:date="2022-11-17T16:02:00Z">
        <w:r w:rsidR="004F5CD4">
          <w:t>redentials</w:t>
        </w:r>
        <w:proofErr w:type="gramEnd"/>
        <w:r w:rsidR="004F5CD4">
          <w:t xml:space="preserve"> provisioning protocol is out of scope. </w:t>
        </w:r>
      </w:ins>
    </w:p>
    <w:p w14:paraId="3E69E4B4" w14:textId="77777777" w:rsidR="000B6DAC" w:rsidRDefault="000B6DAC">
      <w:pPr>
        <w:pStyle w:val="NO"/>
        <w:rPr>
          <w:ins w:id="39" w:author="akolekar-3" w:date="2022-11-17T16:03:00Z"/>
        </w:rPr>
        <w:pPrChange w:id="40" w:author="akolekar-3" w:date="2022-11-17T16:03:00Z">
          <w:pPr/>
        </w:pPrChange>
      </w:pPr>
    </w:p>
    <w:p w14:paraId="62E3949E" w14:textId="5CFC9212" w:rsidR="0037409B" w:rsidDel="00252F71" w:rsidRDefault="0037409B" w:rsidP="0037409B">
      <w:pPr>
        <w:rPr>
          <w:ins w:id="41" w:author="akolekar-1" w:date="2022-11-06T23:27:00Z"/>
          <w:del w:id="42" w:author="akolekar-2" w:date="2022-11-16T16:48:00Z"/>
          <w:rFonts w:eastAsiaTheme="minorEastAsia"/>
        </w:rPr>
      </w:pPr>
      <w:ins w:id="43" w:author="akolekar-1" w:date="2022-11-06T23:27:00Z">
        <w:del w:id="44" w:author="akolekar-2" w:date="2022-11-16T16:48:00Z">
          <w:r w:rsidDel="00252F71">
            <w:rPr>
              <w:rFonts w:eastAsiaTheme="minorEastAsia"/>
            </w:rPr>
            <w:delText xml:space="preserve">- </w:delText>
          </w:r>
          <w:r w:rsidDel="00252F71">
            <w:rPr>
              <w:rFonts w:eastAsiaTheme="minorEastAsia"/>
            </w:rPr>
            <w:tab/>
            <w:delText xml:space="preserve">UE uses credentials provided by Home Network using existing 3GPP mechanisms. </w:delText>
          </w:r>
        </w:del>
      </w:ins>
    </w:p>
    <w:p w14:paraId="4FC95102" w14:textId="77777777" w:rsidR="0037409B" w:rsidRDefault="0037409B" w:rsidP="0037409B">
      <w:pPr>
        <w:rPr>
          <w:ins w:id="45" w:author="akolekar-1" w:date="2022-11-06T23:27:00Z"/>
          <w:rFonts w:eastAsiaTheme="minorEastAsia"/>
        </w:rPr>
      </w:pPr>
      <w:ins w:id="46" w:author="akolekar-1" w:date="2022-11-06T23:27:00Z">
        <w:r>
          <w:rPr>
            <w:rFonts w:eastAsiaTheme="minorEastAsia"/>
          </w:rPr>
          <w:t xml:space="preserve">Following clause details how UE can use existing mechanisms and methodologies to access localized services. </w:t>
        </w:r>
      </w:ins>
    </w:p>
    <w:p w14:paraId="79358ADF" w14:textId="77777777" w:rsidR="0037409B" w:rsidRDefault="0037409B" w:rsidP="0037409B">
      <w:pPr>
        <w:rPr>
          <w:ins w:id="47" w:author="akolekar-1" w:date="2022-11-06T23:27:00Z"/>
          <w:rFonts w:ascii="Arial" w:eastAsiaTheme="minorEastAsia" w:hAnsi="Arial"/>
          <w:sz w:val="28"/>
        </w:rPr>
      </w:pPr>
      <w:bookmarkStart w:id="48" w:name="_Toc117163506"/>
    </w:p>
    <w:p w14:paraId="161D825A" w14:textId="77777777" w:rsidR="0037409B" w:rsidRDefault="0037409B" w:rsidP="0037409B">
      <w:pPr>
        <w:rPr>
          <w:ins w:id="49" w:author="akolekar-1" w:date="2022-11-06T23:27:00Z"/>
          <w:rFonts w:ascii="Arial" w:eastAsiaTheme="minorEastAsia" w:hAnsi="Arial"/>
          <w:sz w:val="28"/>
        </w:rPr>
      </w:pPr>
      <w:ins w:id="50" w:author="akolekar-1" w:date="2022-11-06T23:27:00Z">
        <w:r>
          <w:rPr>
            <w:rFonts w:ascii="Arial" w:eastAsiaTheme="minorEastAsia" w:hAnsi="Arial"/>
            <w:sz w:val="28"/>
          </w:rPr>
          <w:t>6.X</w:t>
        </w:r>
        <w:r w:rsidRPr="00316AAC">
          <w:rPr>
            <w:rFonts w:ascii="Arial" w:eastAsiaTheme="minorEastAsia" w:hAnsi="Arial"/>
            <w:sz w:val="28"/>
          </w:rPr>
          <w:t>.2</w:t>
        </w:r>
        <w:r w:rsidRPr="00316AAC">
          <w:rPr>
            <w:rFonts w:ascii="Arial" w:eastAsiaTheme="minorEastAsia" w:hAnsi="Arial"/>
            <w:sz w:val="28"/>
          </w:rPr>
          <w:tab/>
          <w:t>Solution details</w:t>
        </w:r>
        <w:bookmarkEnd w:id="48"/>
      </w:ins>
    </w:p>
    <w:p w14:paraId="051E7B8F" w14:textId="77777777" w:rsidR="0037409B" w:rsidRDefault="0037409B" w:rsidP="0037409B">
      <w:pPr>
        <w:pStyle w:val="Heading4"/>
        <w:rPr>
          <w:ins w:id="51" w:author="akolekar-1" w:date="2022-11-06T23:27:00Z"/>
        </w:rPr>
      </w:pPr>
      <w:ins w:id="52" w:author="akolekar-1" w:date="2022-11-06T23:27:00Z">
        <w:r>
          <w:t xml:space="preserve">6.X.2.1 </w:t>
        </w:r>
        <w:r w:rsidRPr="008B7406">
          <w:t xml:space="preserve">Solution for access to localized services based on </w:t>
        </w:r>
        <w:r>
          <w:t>Home Network Credentials</w:t>
        </w:r>
      </w:ins>
    </w:p>
    <w:p w14:paraId="7D76CDA6" w14:textId="77777777" w:rsidR="0037409B" w:rsidRDefault="0037409B" w:rsidP="0037409B">
      <w:pPr>
        <w:rPr>
          <w:ins w:id="53" w:author="akolekar-1" w:date="2022-11-06T23:27:00Z"/>
        </w:rPr>
      </w:pPr>
      <w:ins w:id="54" w:author="akolekar-1" w:date="2022-11-06T23:27:00Z">
        <w:r>
          <w:t xml:space="preserve">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w:t>
        </w:r>
        <w:r>
          <w:lastRenderedPageBreak/>
          <w:t>credentials. Existing 33.501[4] primary authentication can be reused in this case. No normative work is needed from the SA3 WG perspective.</w:t>
        </w:r>
      </w:ins>
    </w:p>
    <w:p w14:paraId="51BC5C0E" w14:textId="77777777" w:rsidR="0037409B" w:rsidRDefault="0037409B" w:rsidP="0037409B">
      <w:pPr>
        <w:pStyle w:val="Heading4"/>
        <w:rPr>
          <w:ins w:id="55" w:author="akolekar-1" w:date="2022-11-06T23:27:00Z"/>
        </w:rPr>
      </w:pPr>
      <w:ins w:id="56" w:author="akolekar-1" w:date="2022-11-06T23:27:00Z">
        <w:r>
          <w:t xml:space="preserve">6.X.2.2 </w:t>
        </w:r>
        <w:r w:rsidRPr="008B7406">
          <w:t xml:space="preserve">Solution for access to localized services based on </w:t>
        </w:r>
        <w:r>
          <w:t>Onboarding Mechanism</w:t>
        </w:r>
      </w:ins>
    </w:p>
    <w:p w14:paraId="42245D94" w14:textId="77777777" w:rsidR="0037409B" w:rsidRDefault="0037409B" w:rsidP="0037409B">
      <w:pPr>
        <w:rPr>
          <w:ins w:id="57" w:author="akolekar-1" w:date="2022-11-06T23:27:00Z"/>
          <w:rFonts w:eastAsiaTheme="minorEastAsia"/>
        </w:rPr>
      </w:pPr>
      <w:ins w:id="58" w:author="akolekar-1" w:date="2022-11-06T23:27:00Z">
        <w:r>
          <w:rPr>
            <w:rFonts w:eastAsiaTheme="minorEastAsia"/>
          </w:rPr>
          <w:t>Figure 6.X.2.2-1 shows a general overview of the access to localized services based on the onboarding mechanism. If UE uses credentials other home network credentials, then credentials obtained using the onboarding procedure as defined in 33.501[4] Annex I.9("</w:t>
        </w:r>
        <w:r w:rsidRPr="00175BA9">
          <w:rPr>
            <w:rFonts w:eastAsiaTheme="minorEastAsia"/>
          </w:rPr>
          <w:t>Security of UE onboarding in SNPNs</w:t>
        </w:r>
        <w:r>
          <w:rPr>
            <w:rFonts w:eastAsiaTheme="minorEastAsia"/>
          </w:rPr>
          <w:t>" can be used to access the hosting network.</w:t>
        </w:r>
      </w:ins>
    </w:p>
    <w:p w14:paraId="0826BE1A" w14:textId="77777777" w:rsidR="0037409B" w:rsidRDefault="0037409B" w:rsidP="0037409B">
      <w:pPr>
        <w:rPr>
          <w:ins w:id="59" w:author="akolekar-1" w:date="2022-11-06T23:27:00Z"/>
        </w:rPr>
      </w:pPr>
      <w:ins w:id="60" w:author="akolekar-1" w:date="2022-11-06T23:27:00Z">
        <w:r>
          <w:object w:dxaOrig="10995" w:dyaOrig="4890" w14:anchorId="2BBAC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14.2pt" o:ole="">
              <v:imagedata r:id="rId7" o:title=""/>
            </v:shape>
            <o:OLEObject Type="Embed" ProgID="Visio.Drawing.15" ShapeID="_x0000_i1025" DrawAspect="Content" ObjectID="_1730287645" r:id="rId8"/>
          </w:object>
        </w:r>
      </w:ins>
    </w:p>
    <w:p w14:paraId="51579BEC" w14:textId="77777777" w:rsidR="0037409B" w:rsidRPr="00316AAC" w:rsidRDefault="0037409B" w:rsidP="0037409B">
      <w:pPr>
        <w:jc w:val="center"/>
        <w:rPr>
          <w:ins w:id="61" w:author="akolekar-1" w:date="2022-11-06T23:27:00Z"/>
          <w:b/>
          <w:bCs/>
        </w:rPr>
      </w:pPr>
      <w:bookmarkStart w:id="62" w:name="_Hlk117970019"/>
      <w:ins w:id="63" w:author="akolekar-1" w:date="2022-11-06T23:27:00Z">
        <w:r w:rsidRPr="00316AAC">
          <w:rPr>
            <w:b/>
            <w:bCs/>
          </w:rPr>
          <w:t xml:space="preserve">Figure </w:t>
        </w:r>
        <w:r>
          <w:rPr>
            <w:b/>
            <w:bCs/>
          </w:rPr>
          <w:t>6.X</w:t>
        </w:r>
        <w:r w:rsidRPr="00316AAC">
          <w:rPr>
            <w:b/>
            <w:bCs/>
          </w:rPr>
          <w:t>.2</w:t>
        </w:r>
        <w:r>
          <w:rPr>
            <w:b/>
            <w:bCs/>
          </w:rPr>
          <w:t>.2</w:t>
        </w:r>
        <w:r w:rsidRPr="00316AAC">
          <w:rPr>
            <w:b/>
            <w:bCs/>
          </w:rPr>
          <w:t>-</w:t>
        </w:r>
        <w:r>
          <w:rPr>
            <w:b/>
            <w:bCs/>
          </w:rPr>
          <w:t>1</w:t>
        </w:r>
        <w:bookmarkEnd w:id="62"/>
        <w:r w:rsidRPr="00316AAC">
          <w:rPr>
            <w:b/>
            <w:bCs/>
          </w:rPr>
          <w:t xml:space="preserve">: </w:t>
        </w:r>
        <w:r>
          <w:rPr>
            <w:b/>
            <w:bCs/>
          </w:rPr>
          <w:t>Overview of A</w:t>
        </w:r>
        <w:r w:rsidRPr="00185AF9">
          <w:rPr>
            <w:b/>
            <w:bCs/>
          </w:rPr>
          <w:t>ccess to localized services based on Onboarding Mechanism</w:t>
        </w:r>
        <w:r>
          <w:rPr>
            <w:b/>
            <w:bCs/>
          </w:rPr>
          <w:t xml:space="preserve"> per Annex I.9.2</w:t>
        </w:r>
      </w:ins>
    </w:p>
    <w:p w14:paraId="29059A95" w14:textId="77777777" w:rsidR="0037409B" w:rsidRDefault="0037409B" w:rsidP="0037409B">
      <w:pPr>
        <w:rPr>
          <w:ins w:id="64" w:author="akolekar-1" w:date="2022-11-06T23:27:00Z"/>
        </w:rPr>
      </w:pPr>
      <w:ins w:id="65" w:author="akolekar-1" w:date="2022-11-06T23:27:00Z">
        <w:r>
          <w:t>Figure 6.X.2.2-2 shows the procedures for access to localized services.</w:t>
        </w:r>
      </w:ins>
    </w:p>
    <w:p w14:paraId="5708048B" w14:textId="77777777" w:rsidR="0037409B" w:rsidRDefault="0037409B" w:rsidP="0037409B">
      <w:pPr>
        <w:rPr>
          <w:ins w:id="66" w:author="akolekar-1" w:date="2022-11-06T23:27:00Z"/>
        </w:rPr>
      </w:pPr>
    </w:p>
    <w:p w14:paraId="69A32E19" w14:textId="77777777" w:rsidR="0037409B" w:rsidRDefault="0037409B" w:rsidP="0037409B">
      <w:pPr>
        <w:rPr>
          <w:ins w:id="67" w:author="akolekar-1" w:date="2022-11-06T23:27:00Z"/>
        </w:rPr>
      </w:pPr>
      <w:ins w:id="68" w:author="akolekar-1" w:date="2022-11-06T23:27:00Z">
        <w:r>
          <w:object w:dxaOrig="11581" w:dyaOrig="9301" w14:anchorId="3759EA88">
            <v:shape id="_x0000_i1026" type="#_x0000_t75" style="width:469.8pt;height:466.2pt" o:ole="">
              <v:imagedata r:id="rId9" o:title=""/>
            </v:shape>
            <o:OLEObject Type="Embed" ProgID="Visio.Drawing.15" ShapeID="_x0000_i1026" DrawAspect="Content" ObjectID="_1730287646" r:id="rId10"/>
          </w:object>
        </w:r>
      </w:ins>
    </w:p>
    <w:p w14:paraId="342C5A9C" w14:textId="77777777" w:rsidR="0037409B" w:rsidRDefault="0037409B" w:rsidP="0037409B">
      <w:pPr>
        <w:jc w:val="center"/>
        <w:rPr>
          <w:ins w:id="69" w:author="akolekar-1" w:date="2022-11-06T23:27:00Z"/>
          <w:b/>
          <w:bCs/>
        </w:rPr>
      </w:pPr>
      <w:ins w:id="70" w:author="akolekar-1" w:date="2022-11-06T23:27:00Z">
        <w:r w:rsidRPr="00316AAC">
          <w:rPr>
            <w:b/>
            <w:bCs/>
          </w:rPr>
          <w:t xml:space="preserve">Figure </w:t>
        </w:r>
        <w:r>
          <w:rPr>
            <w:b/>
            <w:bCs/>
          </w:rPr>
          <w:t>6.X</w:t>
        </w:r>
        <w:r w:rsidRPr="00316AAC">
          <w:rPr>
            <w:b/>
            <w:bCs/>
          </w:rPr>
          <w:t>.2</w:t>
        </w:r>
        <w:r>
          <w:rPr>
            <w:b/>
            <w:bCs/>
          </w:rPr>
          <w:t>.2</w:t>
        </w:r>
        <w:r w:rsidRPr="00316AAC">
          <w:rPr>
            <w:b/>
            <w:bCs/>
          </w:rPr>
          <w:t xml:space="preserve">-2: </w:t>
        </w:r>
        <w:r>
          <w:rPr>
            <w:b/>
            <w:bCs/>
          </w:rPr>
          <w:t xml:space="preserve">Procedures to </w:t>
        </w:r>
        <w:r w:rsidRPr="000F0CAA">
          <w:rPr>
            <w:b/>
            <w:bCs/>
          </w:rPr>
          <w:t>Access localized services based on Onboarding</w:t>
        </w:r>
      </w:ins>
    </w:p>
    <w:p w14:paraId="249CF13C" w14:textId="77777777" w:rsidR="0037409B" w:rsidRDefault="0037409B" w:rsidP="0037409B">
      <w:pPr>
        <w:pStyle w:val="NO"/>
        <w:rPr>
          <w:ins w:id="71" w:author="akolekar-1" w:date="2022-11-06T23:27:00Z"/>
        </w:rPr>
      </w:pPr>
      <w:ins w:id="72" w:author="akolekar-1" w:date="2022-11-06T23:27:00Z">
        <w:r>
          <w:t>1.</w:t>
        </w:r>
        <w:r>
          <w:tab/>
          <w:t>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w:t>
        </w:r>
        <w:r w:rsidRPr="00D62CFC">
          <w:t xml:space="preserve"> The UE performs the procedures defined in </w:t>
        </w:r>
        <w:r>
          <w:t xml:space="preserve">3GPP </w:t>
        </w:r>
        <w:r w:rsidRPr="00D62CFC">
          <w:t>TS 23.502 to get the 5GC network access</w:t>
        </w:r>
        <w:r>
          <w:t>.</w:t>
        </w:r>
        <w:r w:rsidRPr="00D62CFC">
          <w:t xml:space="preserve"> </w:t>
        </w:r>
      </w:ins>
    </w:p>
    <w:p w14:paraId="33DF471D" w14:textId="77777777" w:rsidR="0037409B" w:rsidRDefault="0037409B" w:rsidP="0037409B">
      <w:pPr>
        <w:pStyle w:val="NO"/>
        <w:rPr>
          <w:ins w:id="73" w:author="akolekar-1" w:date="2022-11-06T23:27:00Z"/>
        </w:rPr>
      </w:pPr>
      <w:ins w:id="74" w:author="akolekar-1" w:date="2022-11-06T23:27:00Z">
        <w:r>
          <w:t>2.</w:t>
        </w:r>
        <w:r>
          <w:tab/>
          <w:t xml:space="preserve">Localized service advertisements prompt UE's user using default credentials where </w:t>
        </w:r>
        <w:r w:rsidRPr="004619B2">
          <w:t>UE authenticates with the DCS</w:t>
        </w:r>
        <w:r>
          <w:t xml:space="preserve"> (e.g., per TS 33.501[4] Annex I.9.2). The procedures are </w:t>
        </w:r>
        <w:proofErr w:type="gramStart"/>
        <w:r>
          <w:t>similar to</w:t>
        </w:r>
        <w:proofErr w:type="gramEnd"/>
        <w:r>
          <w:t xml:space="preserve"> the existing 23.501[BB]</w:t>
        </w:r>
        <w:r w:rsidRPr="00F82616">
          <w:t xml:space="preserve"> </w:t>
        </w:r>
        <w:r>
          <w:t xml:space="preserve">clause </w:t>
        </w:r>
        <w:r w:rsidRPr="00F82616">
          <w:t>5.30.2.10.2</w:t>
        </w:r>
        <w:r>
          <w:t>.</w:t>
        </w:r>
        <w:r w:rsidRPr="00223650">
          <w:t xml:space="preserve"> </w:t>
        </w:r>
        <w:r>
          <w:t>e.g., After a successful onboarding procedure, t</w:t>
        </w:r>
        <w:r w:rsidRPr="00223650">
          <w:t xml:space="preserve">he LSP sends a Security Profile corresponding to the UE and LSP certificate to the LSP </w:t>
        </w:r>
        <w:r>
          <w:t>access</w:t>
        </w:r>
        <w:r w:rsidRPr="00223650">
          <w:t xml:space="preserve">. The Security Profile associated with the </w:t>
        </w:r>
        <w:r>
          <w:t>LSP</w:t>
        </w:r>
        <w:r w:rsidRPr="00223650">
          <w:t xml:space="preserve"> contains all </w:t>
        </w:r>
        <w:r>
          <w:t xml:space="preserve">the </w:t>
        </w:r>
        <w:r w:rsidRPr="00223650">
          <w:t>necessary data to establish a TLS tunnel between the LSP and UE.</w:t>
        </w:r>
      </w:ins>
    </w:p>
    <w:p w14:paraId="17B805D8" w14:textId="470A01D1" w:rsidR="0037409B" w:rsidRPr="00316AAC" w:rsidRDefault="008349B1">
      <w:pPr>
        <w:pStyle w:val="NO"/>
        <w:rPr>
          <w:ins w:id="75" w:author="akolekar-1" w:date="2022-11-06T23:27:00Z"/>
        </w:rPr>
        <w:pPrChange w:id="76" w:author="akolekar-2" w:date="2022-11-16T17:00:00Z">
          <w:pPr>
            <w:pStyle w:val="EditorsNote"/>
          </w:pPr>
        </w:pPrChange>
      </w:pPr>
      <w:ins w:id="77" w:author="akolekar-2" w:date="2022-11-16T16:59:00Z">
        <w:r>
          <w:t>N</w:t>
        </w:r>
      </w:ins>
      <w:ins w:id="78" w:author="akolekar-2" w:date="2022-11-16T17:00:00Z">
        <w:r>
          <w:t xml:space="preserve">ote: </w:t>
        </w:r>
      </w:ins>
      <w:ins w:id="79" w:author="akolekar-1" w:date="2022-11-06T23:27:00Z">
        <w:del w:id="80" w:author="akolekar-2" w:date="2022-11-16T16:59:00Z">
          <w:r w:rsidR="0037409B" w:rsidDel="008349B1">
            <w:delText xml:space="preserve">Editor’s Note: </w:delText>
          </w:r>
        </w:del>
        <w:r w:rsidR="0037409B">
          <w:t xml:space="preserve">Aspects related to </w:t>
        </w:r>
        <w:del w:id="81" w:author="akolekar-2" w:date="2022-11-16T16:59:00Z">
          <w:r w:rsidR="0037409B" w:rsidDel="008349B1">
            <w:delText xml:space="preserve">the </w:delText>
          </w:r>
        </w:del>
        <w:del w:id="82" w:author="akolekar-2" w:date="2022-11-16T16:51:00Z">
          <w:r w:rsidR="0037409B" w:rsidDel="006E5FF6">
            <w:delText>provisioning</w:delText>
          </w:r>
        </w:del>
        <w:del w:id="83" w:author="akolekar-2" w:date="2022-11-16T16:59:00Z">
          <w:r w:rsidR="0037409B" w:rsidDel="008349B1">
            <w:delText xml:space="preserve"> of inform</w:delText>
          </w:r>
        </w:del>
      </w:ins>
      <w:ins w:id="84" w:author="akolekar-2" w:date="2022-11-16T16:59:00Z">
        <w:r>
          <w:t>information configur</w:t>
        </w:r>
      </w:ins>
      <w:ins w:id="85" w:author="akolekar-1" w:date="2022-11-06T23:27:00Z">
        <w:r w:rsidR="0037409B">
          <w:t xml:space="preserve">ation, such as PVS IP address and PVS FQDN, </w:t>
        </w:r>
        <w:del w:id="86" w:author="akolekar-2" w:date="2022-11-16T16:59:00Z">
          <w:r w:rsidR="0037409B" w:rsidDel="00A758B4">
            <w:delText xml:space="preserve">are </w:delText>
          </w:r>
        </w:del>
      </w:ins>
      <w:ins w:id="87" w:author="akolekar-2" w:date="2022-11-16T16:59:00Z">
        <w:r w:rsidR="00A758B4">
          <w:t>depend</w:t>
        </w:r>
      </w:ins>
      <w:ins w:id="88" w:author="akolekar-2" w:date="2022-11-16T16:57:00Z">
        <w:r w:rsidR="004642DC">
          <w:t xml:space="preserve"> on </w:t>
        </w:r>
      </w:ins>
      <w:ins w:id="89" w:author="akolekar-1" w:date="2022-11-06T23:27:00Z">
        <w:del w:id="90" w:author="akolekar-2" w:date="2022-11-16T16:57:00Z">
          <w:r w:rsidR="0037409B" w:rsidDel="004642DC">
            <w:delText xml:space="preserve">FFS </w:delText>
          </w:r>
        </w:del>
      </w:ins>
      <w:ins w:id="91" w:author="akolekar-2" w:date="2022-11-16T16:49:00Z">
        <w:r w:rsidR="00F742AD">
          <w:t xml:space="preserve">WG </w:t>
        </w:r>
        <w:r w:rsidR="00167A6F">
          <w:t>SA2’s concl</w:t>
        </w:r>
        <w:r w:rsidR="00F742AD">
          <w:t>usion</w:t>
        </w:r>
      </w:ins>
      <w:ins w:id="92" w:author="akolekar-2" w:date="2022-11-16T16:50:00Z">
        <w:r w:rsidR="00F742AD">
          <w:t>s</w:t>
        </w:r>
      </w:ins>
      <w:ins w:id="93" w:author="akolekar-1" w:date="2022-11-06T23:27:00Z">
        <w:del w:id="94" w:author="akolekar-2" w:date="2022-11-16T16:59:00Z">
          <w:r w:rsidR="0037409B" w:rsidDel="008349B1">
            <w:delText>in lieu of using Rel-17 onboarding mechanisms</w:delText>
          </w:r>
        </w:del>
        <w:del w:id="95" w:author="akolekar-2" w:date="2022-11-16T16:50:00Z">
          <w:r w:rsidR="0037409B" w:rsidDel="00F742AD">
            <w:delText xml:space="preserve"> for provisioning hosting network credentials</w:delText>
          </w:r>
        </w:del>
        <w:r w:rsidR="0037409B">
          <w:t>.</w:t>
        </w:r>
      </w:ins>
    </w:p>
    <w:p w14:paraId="09C4EEF0" w14:textId="77777777" w:rsidR="0037409B" w:rsidRDefault="0037409B" w:rsidP="0037409B">
      <w:pPr>
        <w:pStyle w:val="NO"/>
        <w:rPr>
          <w:ins w:id="96" w:author="akolekar-1" w:date="2022-11-06T23:27:00Z"/>
        </w:rPr>
      </w:pPr>
    </w:p>
    <w:p w14:paraId="630F1AE4" w14:textId="6A08E81C" w:rsidR="0037409B" w:rsidRDefault="0037409B" w:rsidP="0037409B">
      <w:pPr>
        <w:pStyle w:val="NO"/>
        <w:rPr>
          <w:ins w:id="97" w:author="akolekar-1" w:date="2022-11-06T23:27:00Z"/>
        </w:rPr>
      </w:pPr>
      <w:ins w:id="98" w:author="akolekar-1" w:date="2022-11-06T23:27:00Z">
        <w:r>
          <w:lastRenderedPageBreak/>
          <w:t>3.</w:t>
        </w:r>
        <w:r>
          <w:tab/>
        </w:r>
        <w:del w:id="99" w:author="akolekar-2" w:date="2022-11-16T18:14:00Z">
          <w:r w:rsidDel="00E87218">
            <w:delText>O</w:delText>
          </w:r>
          <w:r w:rsidRPr="00051AED" w:rsidDel="00E87218">
            <w:delText>nce provisioned with Hosting network credentials</w:delText>
          </w:r>
        </w:del>
      </w:ins>
      <w:ins w:id="100" w:author="akolekar-2" w:date="2022-11-16T18:14:00Z">
        <w:r w:rsidR="00E87218">
          <w:t>After step 2</w:t>
        </w:r>
      </w:ins>
      <w:ins w:id="101" w:author="akolekar-1" w:date="2022-11-06T23:27:00Z">
        <w:r w:rsidRPr="00051AED">
          <w:t xml:space="preserve">, the UE needs to disconnect from the network (so far in the role of </w:t>
        </w:r>
        <w:r>
          <w:t>onboarding network</w:t>
        </w:r>
        <w:r w:rsidRPr="00051AED">
          <w:t>) and reconnect again (now in the role of Hosting network)</w:t>
        </w:r>
        <w:r>
          <w:t>. The user performs a selection of the Hosting Network. UE connects to the Hosting Network and is authenticated by the LSP in the role of Credential Holder (e.g., using a AAA server) using credentials downloaded in 2.</w:t>
        </w:r>
        <w: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ins>
    </w:p>
    <w:p w14:paraId="55879563" w14:textId="77777777" w:rsidR="0037409B" w:rsidRPr="00316AAC" w:rsidRDefault="0037409B" w:rsidP="0037409B">
      <w:pPr>
        <w:keepNext/>
        <w:keepLines/>
        <w:spacing w:before="120"/>
        <w:ind w:left="1134" w:hanging="1134"/>
        <w:outlineLvl w:val="2"/>
        <w:rPr>
          <w:ins w:id="102" w:author="akolekar-1" w:date="2022-11-06T23:27:00Z"/>
          <w:rFonts w:ascii="Arial" w:eastAsiaTheme="minorEastAsia" w:hAnsi="Arial"/>
          <w:sz w:val="28"/>
        </w:rPr>
      </w:pPr>
      <w:ins w:id="103" w:author="akolekar-1" w:date="2022-11-06T23:27:00Z">
        <w:r>
          <w:rPr>
            <w:rFonts w:ascii="Arial" w:eastAsiaTheme="minorEastAsia" w:hAnsi="Arial"/>
            <w:sz w:val="28"/>
          </w:rPr>
          <w:t>6.X</w:t>
        </w:r>
        <w:r w:rsidRPr="00316AAC">
          <w:rPr>
            <w:rFonts w:ascii="Arial" w:eastAsiaTheme="minorEastAsia" w:hAnsi="Arial"/>
            <w:sz w:val="28"/>
          </w:rPr>
          <w:t>.3</w:t>
        </w:r>
        <w:r w:rsidRPr="00316AAC">
          <w:rPr>
            <w:rFonts w:ascii="Arial" w:eastAsiaTheme="minorEastAsia" w:hAnsi="Arial"/>
            <w:sz w:val="28"/>
          </w:rPr>
          <w:tab/>
        </w:r>
        <w:r>
          <w:rPr>
            <w:rFonts w:ascii="Arial" w:eastAsiaTheme="minorEastAsia" w:hAnsi="Arial"/>
            <w:sz w:val="28"/>
          </w:rPr>
          <w:t>System Impact</w:t>
        </w:r>
      </w:ins>
    </w:p>
    <w:p w14:paraId="4D7ADAC5" w14:textId="77777777" w:rsidR="0037409B" w:rsidRDefault="0037409B" w:rsidP="0037409B">
      <w:pPr>
        <w:rPr>
          <w:ins w:id="104" w:author="akolekar-1" w:date="2022-11-06T23:27:00Z"/>
          <w:rFonts w:eastAsiaTheme="minorEastAsia"/>
          <w:iCs/>
        </w:rPr>
      </w:pPr>
      <w:ins w:id="105" w:author="akolekar-1" w:date="2022-11-06T23:27:00Z">
        <w:r>
          <w:rPr>
            <w:rFonts w:eastAsiaTheme="minorEastAsia"/>
            <w:iCs/>
          </w:rPr>
          <w:t>For 6.X.2.1, We do not see any system impact on existing security architecture per 33.501[4].</w:t>
        </w:r>
      </w:ins>
    </w:p>
    <w:p w14:paraId="7D278F4E" w14:textId="76408808" w:rsidR="0037409B" w:rsidRDefault="0037409B" w:rsidP="0037409B">
      <w:pPr>
        <w:rPr>
          <w:ins w:id="106" w:author="akolekar-1" w:date="2022-11-06T23:27:00Z"/>
          <w:rFonts w:eastAsiaTheme="minorEastAsia"/>
          <w:iCs/>
        </w:rPr>
      </w:pPr>
      <w:ins w:id="107" w:author="akolekar-1" w:date="2022-11-06T23:27:00Z">
        <w:r>
          <w:rPr>
            <w:rFonts w:eastAsiaTheme="minorEastAsia"/>
            <w:iCs/>
          </w:rPr>
          <w:t xml:space="preserve">For 6.X.2.2, </w:t>
        </w:r>
        <w:del w:id="108" w:author="akolekar-2" w:date="2022-11-16T18:12:00Z">
          <w:r w:rsidRPr="00B6521B" w:rsidDel="004F5813">
            <w:rPr>
              <w:rFonts w:eastAsiaTheme="minorEastAsia"/>
              <w:iCs/>
            </w:rPr>
            <w:delText>for provisioning hosting network credentials to the UE based on the Rel-17 UE onboarding mechanism</w:delText>
          </w:r>
        </w:del>
        <w:r>
          <w:rPr>
            <w:rFonts w:eastAsiaTheme="minorEastAsia"/>
            <w:iCs/>
          </w:rPr>
          <w:t xml:space="preserve">, the </w:t>
        </w:r>
        <w:r w:rsidRPr="00203477">
          <w:rPr>
            <w:rFonts w:eastAsiaTheme="minorEastAsia"/>
            <w:iCs/>
          </w:rPr>
          <w:t xml:space="preserve">existing UE onboarding procedure cannot be used as is </w:t>
        </w:r>
        <w:del w:id="109" w:author="akolekar-2" w:date="2022-11-16T17:25:00Z">
          <w:r w:rsidRPr="00203477" w:rsidDel="008F2E77">
            <w:rPr>
              <w:rFonts w:eastAsiaTheme="minorEastAsia"/>
              <w:iCs/>
            </w:rPr>
            <w:delText xml:space="preserve">for provisioning credentials </w:delText>
          </w:r>
        </w:del>
        <w:r w:rsidRPr="00203477">
          <w:rPr>
            <w:rFonts w:eastAsiaTheme="minorEastAsia"/>
            <w:iCs/>
          </w:rPr>
          <w:t>for access to localized services</w:t>
        </w:r>
        <w:r>
          <w:rPr>
            <w:rFonts w:eastAsiaTheme="minorEastAsia"/>
            <w:iCs/>
          </w:rPr>
          <w:t>.</w:t>
        </w:r>
        <w:r w:rsidRPr="00B75046">
          <w:t xml:space="preserve"> </w:t>
        </w:r>
        <w:r>
          <w:t xml:space="preserve">As </w:t>
        </w:r>
        <w:proofErr w:type="gramStart"/>
        <w:r>
          <w:t xml:space="preserve">per  </w:t>
        </w:r>
        <w:r w:rsidRPr="00C20B0B">
          <w:t>23.501</w:t>
        </w:r>
        <w:proofErr w:type="gramEnd"/>
        <w:r>
          <w:t>[BB]</w:t>
        </w:r>
        <w:r w:rsidRPr="00C20B0B">
          <w:t xml:space="preserve"> clause 5.30.2.10.4.2 (Onboarding configuration for the UE)</w:t>
        </w:r>
        <w:r>
          <w:t>,</w:t>
        </w:r>
        <w:r w:rsidRPr="00C20B0B">
          <w:t xml:space="preserve"> </w:t>
        </w:r>
        <w:r>
          <w:rPr>
            <w:rFonts w:eastAsiaTheme="minorEastAsia"/>
            <w:iCs/>
          </w:rPr>
          <w:t>T</w:t>
        </w:r>
        <w:r w:rsidRPr="00B75046">
          <w:rPr>
            <w:rFonts w:eastAsiaTheme="minorEastAsia"/>
            <w:iCs/>
          </w:rPr>
          <w:t xml:space="preserve">he </w:t>
        </w:r>
        <w:del w:id="110" w:author="akolekar-2" w:date="2022-11-16T18:15:00Z">
          <w:r w:rsidRPr="00B75046" w:rsidDel="0076595B">
            <w:rPr>
              <w:rFonts w:eastAsiaTheme="minorEastAsia"/>
              <w:iCs/>
            </w:rPr>
            <w:delText>remote provisioning</w:delText>
          </w:r>
        </w:del>
      </w:ins>
      <w:ins w:id="111" w:author="akolekar-2" w:date="2022-11-16T18:15:00Z">
        <w:r w:rsidR="0076595B">
          <w:rPr>
            <w:rFonts w:eastAsiaTheme="minorEastAsia"/>
            <w:iCs/>
          </w:rPr>
          <w:t>PVS</w:t>
        </w:r>
      </w:ins>
      <w:ins w:id="112" w:author="akolekar-1" w:date="2022-11-06T23:27:00Z">
        <w:r w:rsidRPr="00B75046">
          <w:rPr>
            <w:rFonts w:eastAsiaTheme="minorEastAsia"/>
            <w:iCs/>
          </w:rPr>
          <w:t xml:space="preserve"> information</w:t>
        </w:r>
        <w:r>
          <w:rPr>
            <w:rFonts w:eastAsiaTheme="minorEastAsia"/>
            <w:iCs/>
          </w:rPr>
          <w:t xml:space="preserve">, such as PVS IP address and PVS FQDN(s) </w:t>
        </w:r>
        <w:r w:rsidRPr="00B75046">
          <w:rPr>
            <w:rFonts w:eastAsiaTheme="minorEastAsia"/>
            <w:iCs/>
          </w:rPr>
          <w:t xml:space="preserve"> provided by the </w:t>
        </w:r>
        <w:r>
          <w:rPr>
            <w:rFonts w:eastAsiaTheme="minorEastAsia"/>
            <w:iCs/>
          </w:rPr>
          <w:t>onboarding network</w:t>
        </w:r>
        <w:r w:rsidRPr="00B75046">
          <w:rPr>
            <w:rFonts w:eastAsiaTheme="minorEastAsia"/>
            <w:iCs/>
          </w:rPr>
          <w:t xml:space="preserve"> takes precedence over any such information stored in the UE</w:t>
        </w:r>
        <w:r>
          <w:rPr>
            <w:rFonts w:eastAsiaTheme="minorEastAsia"/>
            <w:iCs/>
          </w:rPr>
          <w:t>. In contrast,</w:t>
        </w:r>
        <w:r w:rsidRPr="00B75046">
          <w:rPr>
            <w:rFonts w:eastAsiaTheme="minorEastAsia"/>
            <w:iCs/>
          </w:rPr>
          <w:t xml:space="preserve"> the PVS information provided by the DCS takes precedence over the information stored in the </w:t>
        </w:r>
        <w:r>
          <w:rPr>
            <w:rFonts w:eastAsiaTheme="minorEastAsia"/>
            <w:iCs/>
          </w:rPr>
          <w:t>onboarding network.</w:t>
        </w:r>
      </w:ins>
    </w:p>
    <w:p w14:paraId="71B19812" w14:textId="1FBCC524" w:rsidR="0037409B" w:rsidRDefault="0037409B" w:rsidP="0037409B">
      <w:pPr>
        <w:keepNext/>
        <w:keepLines/>
        <w:spacing w:before="120"/>
        <w:outlineLvl w:val="2"/>
        <w:rPr>
          <w:ins w:id="113" w:author="akolekar-2" w:date="2022-11-16T16:52:00Z"/>
        </w:rPr>
      </w:pPr>
      <w:bookmarkStart w:id="114" w:name="_Toc117163507"/>
      <w:ins w:id="115" w:author="akolekar-1" w:date="2022-11-06T23:27:00Z">
        <w:r>
          <w:rPr>
            <w:rFonts w:ascii="Arial" w:eastAsiaTheme="minorEastAsia" w:hAnsi="Arial"/>
            <w:sz w:val="28"/>
          </w:rPr>
          <w:t>6.X</w:t>
        </w:r>
        <w:r w:rsidRPr="00316AAC">
          <w:rPr>
            <w:rFonts w:ascii="Arial" w:eastAsiaTheme="minorEastAsia" w:hAnsi="Arial"/>
            <w:sz w:val="28"/>
          </w:rPr>
          <w:t>.</w:t>
        </w:r>
        <w:r>
          <w:rPr>
            <w:rFonts w:ascii="Arial" w:eastAsiaTheme="minorEastAsia" w:hAnsi="Arial"/>
            <w:sz w:val="28"/>
          </w:rPr>
          <w:t>4</w:t>
        </w:r>
        <w:r w:rsidRPr="00316AAC">
          <w:rPr>
            <w:rFonts w:ascii="Arial" w:eastAsiaTheme="minorEastAsia" w:hAnsi="Arial"/>
            <w:sz w:val="28"/>
          </w:rPr>
          <w:tab/>
          <w:t>Evaluation</w:t>
        </w:r>
        <w:bookmarkEnd w:id="114"/>
        <w:r>
          <w:rPr>
            <w:rFonts w:ascii="Arial" w:eastAsiaTheme="minorEastAsia" w:hAnsi="Arial"/>
            <w:sz w:val="28"/>
          </w:rPr>
          <w:br/>
        </w:r>
        <w:r>
          <w:rPr>
            <w:rFonts w:eastAsiaTheme="minorEastAsia"/>
            <w:iCs/>
          </w:rPr>
          <w:t xml:space="preserve">For 6.X.2.1, </w:t>
        </w:r>
        <w:r w:rsidRPr="00DA30D2">
          <w:t>With the proposed solutions above, we do not see any system impact on existing security architecture per 33.501[4]</w:t>
        </w:r>
        <w:r>
          <w:t xml:space="preserve">. </w:t>
        </w:r>
        <w:r w:rsidRPr="00DA30D2">
          <w:t>Solution addresses key issue 2 and fulfils the requirements of mutual authentication between UE and Hosting Network.</w:t>
        </w:r>
      </w:ins>
    </w:p>
    <w:p w14:paraId="27E3BEC3" w14:textId="4456DF25" w:rsidR="00C22481" w:rsidRDefault="00C22481" w:rsidP="00E85E0F">
      <w:pPr>
        <w:pStyle w:val="EditorsNote"/>
        <w:rPr>
          <w:ins w:id="116" w:author="akolekar-2" w:date="2022-11-16T16:52:00Z"/>
        </w:rPr>
      </w:pPr>
      <w:ins w:id="117" w:author="akolekar-2" w:date="2022-11-16T16:52:00Z">
        <w:r>
          <w:t>Editor’s Note: Further Evaluation is FFS</w:t>
        </w:r>
      </w:ins>
    </w:p>
    <w:p w14:paraId="6A8B926C" w14:textId="77777777" w:rsidR="00C22481" w:rsidRDefault="00C22481" w:rsidP="0037409B">
      <w:pPr>
        <w:keepNext/>
        <w:keepLines/>
        <w:spacing w:before="120"/>
        <w:outlineLvl w:val="2"/>
        <w:rPr>
          <w:ins w:id="118" w:author="akolekar-1" w:date="2022-11-06T23:27:00Z"/>
          <w:rFonts w:ascii="Arial" w:eastAsiaTheme="minorEastAsia" w:hAnsi="Arial"/>
          <w:sz w:val="28"/>
        </w:rPr>
      </w:pPr>
    </w:p>
    <w:p w14:paraId="0F2EE613" w14:textId="77777777" w:rsidR="00B90E0D" w:rsidRDefault="00B90E0D" w:rsidP="00316AAC">
      <w:pPr>
        <w:keepNext/>
        <w:keepLines/>
        <w:spacing w:before="120"/>
        <w:ind w:left="1134" w:hanging="1134"/>
        <w:outlineLvl w:val="2"/>
        <w:rPr>
          <w:rFonts w:ascii="Arial" w:eastAsiaTheme="minorEastAsia" w:hAnsi="Arial"/>
          <w:sz w:val="28"/>
        </w:rPr>
      </w:pPr>
    </w:p>
    <w:p w14:paraId="67492BD1" w14:textId="77777777" w:rsidR="001E0366" w:rsidRPr="00316AAC" w:rsidRDefault="001E0366" w:rsidP="00316AAC">
      <w:pPr>
        <w:keepNext/>
        <w:keepLines/>
        <w:spacing w:before="120"/>
        <w:ind w:left="1134" w:hanging="1134"/>
        <w:outlineLvl w:val="2"/>
        <w:rPr>
          <w:rFonts w:ascii="Arial" w:eastAsiaTheme="minorEastAsia" w:hAnsi="Arial"/>
          <w:sz w:val="28"/>
        </w:rPr>
      </w:pPr>
    </w:p>
    <w:p w14:paraId="2B2962F6" w14:textId="77777777" w:rsidR="00FC243E" w:rsidRDefault="00FC243E" w:rsidP="00FC243E">
      <w:pPr>
        <w:jc w:val="center"/>
        <w:rPr>
          <w:noProof/>
          <w:sz w:val="40"/>
          <w:szCs w:val="40"/>
        </w:rPr>
      </w:pPr>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A6E9" w14:textId="77777777" w:rsidR="002D4B11" w:rsidRDefault="002D4B11">
      <w:r>
        <w:separator/>
      </w:r>
    </w:p>
  </w:endnote>
  <w:endnote w:type="continuationSeparator" w:id="0">
    <w:p w14:paraId="489F1F47" w14:textId="77777777" w:rsidR="002D4B11" w:rsidRDefault="002D4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51854" w14:textId="77777777" w:rsidR="002D4B11" w:rsidRDefault="002D4B11">
      <w:r>
        <w:separator/>
      </w:r>
    </w:p>
  </w:footnote>
  <w:footnote w:type="continuationSeparator" w:id="0">
    <w:p w14:paraId="60CB37A5" w14:textId="77777777" w:rsidR="002D4B11" w:rsidRDefault="002D4B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EE0D92"/>
    <w:multiLevelType w:val="hybridMultilevel"/>
    <w:tmpl w:val="12C69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3"/>
  </w:num>
  <w:num w:numId="9">
    <w:abstractNumId w:val="20"/>
  </w:num>
  <w:num w:numId="10">
    <w:abstractNumId w:val="21"/>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8"/>
  </w:num>
  <w:num w:numId="2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olekar-1">
    <w15:presenceInfo w15:providerId="None" w15:userId="akolekar-1"/>
  </w15:person>
  <w15:person w15:author="akolekar-2">
    <w15:presenceInfo w15:providerId="None" w15:userId="akolekar-2"/>
  </w15:person>
  <w15:person w15:author="akolekar-3">
    <w15:presenceInfo w15:providerId="None" w15:userId="akolek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kFAEwd9J4tAAAA"/>
  </w:docVars>
  <w:rsids>
    <w:rsidRoot w:val="00E30155"/>
    <w:rsid w:val="0000696E"/>
    <w:rsid w:val="00012515"/>
    <w:rsid w:val="00016351"/>
    <w:rsid w:val="00040BBE"/>
    <w:rsid w:val="00046389"/>
    <w:rsid w:val="00051AED"/>
    <w:rsid w:val="00056CA1"/>
    <w:rsid w:val="00072537"/>
    <w:rsid w:val="00074722"/>
    <w:rsid w:val="000819D8"/>
    <w:rsid w:val="00084FC2"/>
    <w:rsid w:val="000934A6"/>
    <w:rsid w:val="000977EC"/>
    <w:rsid w:val="000A0CF2"/>
    <w:rsid w:val="000A2C6C"/>
    <w:rsid w:val="000A3019"/>
    <w:rsid w:val="000A4660"/>
    <w:rsid w:val="000B49D9"/>
    <w:rsid w:val="000B6DAC"/>
    <w:rsid w:val="000C241C"/>
    <w:rsid w:val="000D1B5B"/>
    <w:rsid w:val="000D33A6"/>
    <w:rsid w:val="000D4764"/>
    <w:rsid w:val="000E1D12"/>
    <w:rsid w:val="000F0CAA"/>
    <w:rsid w:val="000F10AA"/>
    <w:rsid w:val="000F6634"/>
    <w:rsid w:val="00102D20"/>
    <w:rsid w:val="0010401F"/>
    <w:rsid w:val="00111AC7"/>
    <w:rsid w:val="00112FC3"/>
    <w:rsid w:val="001309FE"/>
    <w:rsid w:val="001311F5"/>
    <w:rsid w:val="00133A73"/>
    <w:rsid w:val="00150EA2"/>
    <w:rsid w:val="00153D9F"/>
    <w:rsid w:val="001561F8"/>
    <w:rsid w:val="00166042"/>
    <w:rsid w:val="00167A6F"/>
    <w:rsid w:val="00173FA3"/>
    <w:rsid w:val="00175A0A"/>
    <w:rsid w:val="00175BA9"/>
    <w:rsid w:val="00184B6F"/>
    <w:rsid w:val="0018532B"/>
    <w:rsid w:val="00185AF9"/>
    <w:rsid w:val="001861E5"/>
    <w:rsid w:val="001B1652"/>
    <w:rsid w:val="001B1AFF"/>
    <w:rsid w:val="001B2061"/>
    <w:rsid w:val="001C0AB6"/>
    <w:rsid w:val="001C372D"/>
    <w:rsid w:val="001C3EC8"/>
    <w:rsid w:val="001D2BD4"/>
    <w:rsid w:val="001D38BD"/>
    <w:rsid w:val="001D6911"/>
    <w:rsid w:val="001E0366"/>
    <w:rsid w:val="001E2904"/>
    <w:rsid w:val="00201947"/>
    <w:rsid w:val="002027AC"/>
    <w:rsid w:val="00203477"/>
    <w:rsid w:val="0020395B"/>
    <w:rsid w:val="002046CB"/>
    <w:rsid w:val="00204DC9"/>
    <w:rsid w:val="002062C0"/>
    <w:rsid w:val="00210B96"/>
    <w:rsid w:val="00215130"/>
    <w:rsid w:val="00223650"/>
    <w:rsid w:val="00227274"/>
    <w:rsid w:val="00230002"/>
    <w:rsid w:val="0023700A"/>
    <w:rsid w:val="00237A96"/>
    <w:rsid w:val="00242766"/>
    <w:rsid w:val="00244C9A"/>
    <w:rsid w:val="00246F4E"/>
    <w:rsid w:val="00247216"/>
    <w:rsid w:val="00252F71"/>
    <w:rsid w:val="002549AB"/>
    <w:rsid w:val="00265021"/>
    <w:rsid w:val="00271FA4"/>
    <w:rsid w:val="00275411"/>
    <w:rsid w:val="002A1857"/>
    <w:rsid w:val="002A664C"/>
    <w:rsid w:val="002B215B"/>
    <w:rsid w:val="002B2F30"/>
    <w:rsid w:val="002C4189"/>
    <w:rsid w:val="002C7F38"/>
    <w:rsid w:val="002D4B11"/>
    <w:rsid w:val="002E1B64"/>
    <w:rsid w:val="002E3B8F"/>
    <w:rsid w:val="002E4459"/>
    <w:rsid w:val="002F1174"/>
    <w:rsid w:val="0030628A"/>
    <w:rsid w:val="00316AAC"/>
    <w:rsid w:val="00320C8C"/>
    <w:rsid w:val="00330737"/>
    <w:rsid w:val="00337351"/>
    <w:rsid w:val="0034516A"/>
    <w:rsid w:val="0035122B"/>
    <w:rsid w:val="00353451"/>
    <w:rsid w:val="00357F2E"/>
    <w:rsid w:val="003637B0"/>
    <w:rsid w:val="003653A6"/>
    <w:rsid w:val="00366C06"/>
    <w:rsid w:val="00371032"/>
    <w:rsid w:val="00371B44"/>
    <w:rsid w:val="0037409B"/>
    <w:rsid w:val="00383DD5"/>
    <w:rsid w:val="003844DE"/>
    <w:rsid w:val="00384B8D"/>
    <w:rsid w:val="003875BB"/>
    <w:rsid w:val="00391E6E"/>
    <w:rsid w:val="003B148F"/>
    <w:rsid w:val="003B313E"/>
    <w:rsid w:val="003B68F4"/>
    <w:rsid w:val="003C122B"/>
    <w:rsid w:val="003C3FAB"/>
    <w:rsid w:val="003C5A97"/>
    <w:rsid w:val="003C7A04"/>
    <w:rsid w:val="003D40C7"/>
    <w:rsid w:val="003F52B2"/>
    <w:rsid w:val="003F6C17"/>
    <w:rsid w:val="00405C60"/>
    <w:rsid w:val="00411811"/>
    <w:rsid w:val="00413714"/>
    <w:rsid w:val="004178EB"/>
    <w:rsid w:val="0042369B"/>
    <w:rsid w:val="00435626"/>
    <w:rsid w:val="00440414"/>
    <w:rsid w:val="004441FC"/>
    <w:rsid w:val="004558E9"/>
    <w:rsid w:val="00456A64"/>
    <w:rsid w:val="0045777E"/>
    <w:rsid w:val="004619B2"/>
    <w:rsid w:val="00462071"/>
    <w:rsid w:val="00463CD0"/>
    <w:rsid w:val="004642DC"/>
    <w:rsid w:val="004661EF"/>
    <w:rsid w:val="00472B56"/>
    <w:rsid w:val="00474BD7"/>
    <w:rsid w:val="0048190E"/>
    <w:rsid w:val="004870A6"/>
    <w:rsid w:val="004959AC"/>
    <w:rsid w:val="004B3753"/>
    <w:rsid w:val="004B70C1"/>
    <w:rsid w:val="004B7327"/>
    <w:rsid w:val="004C31D2"/>
    <w:rsid w:val="004C4898"/>
    <w:rsid w:val="004D02AF"/>
    <w:rsid w:val="004D14EF"/>
    <w:rsid w:val="004D33C9"/>
    <w:rsid w:val="004D55C2"/>
    <w:rsid w:val="004F3275"/>
    <w:rsid w:val="004F5813"/>
    <w:rsid w:val="004F5CD4"/>
    <w:rsid w:val="00500360"/>
    <w:rsid w:val="00521131"/>
    <w:rsid w:val="00527C0B"/>
    <w:rsid w:val="00530FF7"/>
    <w:rsid w:val="00531336"/>
    <w:rsid w:val="005410F6"/>
    <w:rsid w:val="005463D2"/>
    <w:rsid w:val="0054668C"/>
    <w:rsid w:val="00566132"/>
    <w:rsid w:val="005729C4"/>
    <w:rsid w:val="00575466"/>
    <w:rsid w:val="0059227B"/>
    <w:rsid w:val="005B0966"/>
    <w:rsid w:val="005B795D"/>
    <w:rsid w:val="005C1226"/>
    <w:rsid w:val="005C595D"/>
    <w:rsid w:val="005D2199"/>
    <w:rsid w:val="005F5805"/>
    <w:rsid w:val="005F737D"/>
    <w:rsid w:val="0060017C"/>
    <w:rsid w:val="0060018B"/>
    <w:rsid w:val="006043E3"/>
    <w:rsid w:val="0060514A"/>
    <w:rsid w:val="006067AC"/>
    <w:rsid w:val="006102E8"/>
    <w:rsid w:val="00613820"/>
    <w:rsid w:val="00615105"/>
    <w:rsid w:val="00617794"/>
    <w:rsid w:val="006207AB"/>
    <w:rsid w:val="00652248"/>
    <w:rsid w:val="00653946"/>
    <w:rsid w:val="00657B80"/>
    <w:rsid w:val="00672967"/>
    <w:rsid w:val="00675B3C"/>
    <w:rsid w:val="0067756A"/>
    <w:rsid w:val="00685A86"/>
    <w:rsid w:val="0069011A"/>
    <w:rsid w:val="0069495C"/>
    <w:rsid w:val="006A5180"/>
    <w:rsid w:val="006C6C83"/>
    <w:rsid w:val="006D340A"/>
    <w:rsid w:val="006D5653"/>
    <w:rsid w:val="006D5865"/>
    <w:rsid w:val="006E5FF6"/>
    <w:rsid w:val="006E7623"/>
    <w:rsid w:val="006F57F5"/>
    <w:rsid w:val="00704C44"/>
    <w:rsid w:val="00710CCC"/>
    <w:rsid w:val="00715A1D"/>
    <w:rsid w:val="00726D49"/>
    <w:rsid w:val="007300F1"/>
    <w:rsid w:val="00731D68"/>
    <w:rsid w:val="00733029"/>
    <w:rsid w:val="00760BB0"/>
    <w:rsid w:val="0076157A"/>
    <w:rsid w:val="0076340F"/>
    <w:rsid w:val="0076595B"/>
    <w:rsid w:val="007665F4"/>
    <w:rsid w:val="00780F3D"/>
    <w:rsid w:val="00784593"/>
    <w:rsid w:val="007A00EF"/>
    <w:rsid w:val="007B19EA"/>
    <w:rsid w:val="007C0A2D"/>
    <w:rsid w:val="007C27B0"/>
    <w:rsid w:val="007C46C3"/>
    <w:rsid w:val="007D0262"/>
    <w:rsid w:val="007E537E"/>
    <w:rsid w:val="007F300B"/>
    <w:rsid w:val="008014C3"/>
    <w:rsid w:val="0080304F"/>
    <w:rsid w:val="00816D29"/>
    <w:rsid w:val="008257A2"/>
    <w:rsid w:val="00831E24"/>
    <w:rsid w:val="008349B1"/>
    <w:rsid w:val="00850812"/>
    <w:rsid w:val="00851961"/>
    <w:rsid w:val="00854742"/>
    <w:rsid w:val="00865FFD"/>
    <w:rsid w:val="008679A5"/>
    <w:rsid w:val="008720E2"/>
    <w:rsid w:val="00876B9A"/>
    <w:rsid w:val="008841F2"/>
    <w:rsid w:val="00892389"/>
    <w:rsid w:val="008933BF"/>
    <w:rsid w:val="00894B82"/>
    <w:rsid w:val="008A10C4"/>
    <w:rsid w:val="008A3A13"/>
    <w:rsid w:val="008B0248"/>
    <w:rsid w:val="008B7406"/>
    <w:rsid w:val="008D4D6E"/>
    <w:rsid w:val="008D7057"/>
    <w:rsid w:val="008E656F"/>
    <w:rsid w:val="008F2E77"/>
    <w:rsid w:val="008F5F33"/>
    <w:rsid w:val="00910002"/>
    <w:rsid w:val="0091046A"/>
    <w:rsid w:val="0091578B"/>
    <w:rsid w:val="00917494"/>
    <w:rsid w:val="00926ABD"/>
    <w:rsid w:val="0093072D"/>
    <w:rsid w:val="00932B9D"/>
    <w:rsid w:val="00936508"/>
    <w:rsid w:val="00947F4E"/>
    <w:rsid w:val="00960275"/>
    <w:rsid w:val="009602F8"/>
    <w:rsid w:val="009648DE"/>
    <w:rsid w:val="00966D47"/>
    <w:rsid w:val="00992312"/>
    <w:rsid w:val="009C020C"/>
    <w:rsid w:val="009C0DED"/>
    <w:rsid w:val="009E249D"/>
    <w:rsid w:val="009E6581"/>
    <w:rsid w:val="009F742A"/>
    <w:rsid w:val="00A10CFB"/>
    <w:rsid w:val="00A327D8"/>
    <w:rsid w:val="00A367A6"/>
    <w:rsid w:val="00A37D7F"/>
    <w:rsid w:val="00A46410"/>
    <w:rsid w:val="00A57688"/>
    <w:rsid w:val="00A63058"/>
    <w:rsid w:val="00A672E0"/>
    <w:rsid w:val="00A745EE"/>
    <w:rsid w:val="00A758B4"/>
    <w:rsid w:val="00A777EE"/>
    <w:rsid w:val="00A84A94"/>
    <w:rsid w:val="00A86BF7"/>
    <w:rsid w:val="00A90DCE"/>
    <w:rsid w:val="00A91CD6"/>
    <w:rsid w:val="00A94854"/>
    <w:rsid w:val="00A96B4A"/>
    <w:rsid w:val="00AB3EC4"/>
    <w:rsid w:val="00AC44A5"/>
    <w:rsid w:val="00AD1DAA"/>
    <w:rsid w:val="00AD74EF"/>
    <w:rsid w:val="00AE4898"/>
    <w:rsid w:val="00AF1E23"/>
    <w:rsid w:val="00AF7F81"/>
    <w:rsid w:val="00B01AFF"/>
    <w:rsid w:val="00B04744"/>
    <w:rsid w:val="00B05CC7"/>
    <w:rsid w:val="00B27E39"/>
    <w:rsid w:val="00B31FD5"/>
    <w:rsid w:val="00B350D8"/>
    <w:rsid w:val="00B373E3"/>
    <w:rsid w:val="00B4178C"/>
    <w:rsid w:val="00B56033"/>
    <w:rsid w:val="00B56B34"/>
    <w:rsid w:val="00B600A0"/>
    <w:rsid w:val="00B636DE"/>
    <w:rsid w:val="00B64CB5"/>
    <w:rsid w:val="00B6521B"/>
    <w:rsid w:val="00B7007D"/>
    <w:rsid w:val="00B75046"/>
    <w:rsid w:val="00B76763"/>
    <w:rsid w:val="00B7732B"/>
    <w:rsid w:val="00B879F0"/>
    <w:rsid w:val="00B90E0D"/>
    <w:rsid w:val="00B93387"/>
    <w:rsid w:val="00BB4194"/>
    <w:rsid w:val="00BC25AA"/>
    <w:rsid w:val="00BD448A"/>
    <w:rsid w:val="00BE0487"/>
    <w:rsid w:val="00C022E3"/>
    <w:rsid w:val="00C1494C"/>
    <w:rsid w:val="00C20B0B"/>
    <w:rsid w:val="00C22481"/>
    <w:rsid w:val="00C22F95"/>
    <w:rsid w:val="00C340BE"/>
    <w:rsid w:val="00C34CE7"/>
    <w:rsid w:val="00C4712D"/>
    <w:rsid w:val="00C555C9"/>
    <w:rsid w:val="00C71A89"/>
    <w:rsid w:val="00C838A0"/>
    <w:rsid w:val="00C858CD"/>
    <w:rsid w:val="00C94F55"/>
    <w:rsid w:val="00CA1288"/>
    <w:rsid w:val="00CA7D62"/>
    <w:rsid w:val="00CB07A8"/>
    <w:rsid w:val="00CB7596"/>
    <w:rsid w:val="00CB7E81"/>
    <w:rsid w:val="00CD1C67"/>
    <w:rsid w:val="00CD4A57"/>
    <w:rsid w:val="00CE0D2F"/>
    <w:rsid w:val="00CF5988"/>
    <w:rsid w:val="00D02C57"/>
    <w:rsid w:val="00D057D8"/>
    <w:rsid w:val="00D13AFE"/>
    <w:rsid w:val="00D201E6"/>
    <w:rsid w:val="00D3241A"/>
    <w:rsid w:val="00D33604"/>
    <w:rsid w:val="00D37B08"/>
    <w:rsid w:val="00D43273"/>
    <w:rsid w:val="00D437FF"/>
    <w:rsid w:val="00D46F2F"/>
    <w:rsid w:val="00D5130C"/>
    <w:rsid w:val="00D5366E"/>
    <w:rsid w:val="00D62265"/>
    <w:rsid w:val="00D62A6C"/>
    <w:rsid w:val="00D73445"/>
    <w:rsid w:val="00D762F4"/>
    <w:rsid w:val="00D8512E"/>
    <w:rsid w:val="00D8547D"/>
    <w:rsid w:val="00DA1E58"/>
    <w:rsid w:val="00DA30D2"/>
    <w:rsid w:val="00DC6D15"/>
    <w:rsid w:val="00DE4EF2"/>
    <w:rsid w:val="00DE6D1A"/>
    <w:rsid w:val="00DE77FC"/>
    <w:rsid w:val="00DF2C0E"/>
    <w:rsid w:val="00DF7B7D"/>
    <w:rsid w:val="00E04DB6"/>
    <w:rsid w:val="00E06FFB"/>
    <w:rsid w:val="00E14C76"/>
    <w:rsid w:val="00E15FDB"/>
    <w:rsid w:val="00E20B39"/>
    <w:rsid w:val="00E2681A"/>
    <w:rsid w:val="00E30155"/>
    <w:rsid w:val="00E40774"/>
    <w:rsid w:val="00E4602C"/>
    <w:rsid w:val="00E46567"/>
    <w:rsid w:val="00E6040B"/>
    <w:rsid w:val="00E63A72"/>
    <w:rsid w:val="00E85E0F"/>
    <w:rsid w:val="00E8717C"/>
    <w:rsid w:val="00E87218"/>
    <w:rsid w:val="00E91FE1"/>
    <w:rsid w:val="00E9317E"/>
    <w:rsid w:val="00EA5E95"/>
    <w:rsid w:val="00ED4954"/>
    <w:rsid w:val="00ED7C0D"/>
    <w:rsid w:val="00EE0943"/>
    <w:rsid w:val="00EE33A2"/>
    <w:rsid w:val="00F35D22"/>
    <w:rsid w:val="00F45EC3"/>
    <w:rsid w:val="00F5080B"/>
    <w:rsid w:val="00F52473"/>
    <w:rsid w:val="00F54C1C"/>
    <w:rsid w:val="00F54F6A"/>
    <w:rsid w:val="00F66FB0"/>
    <w:rsid w:val="00F67A1C"/>
    <w:rsid w:val="00F742AD"/>
    <w:rsid w:val="00F82616"/>
    <w:rsid w:val="00F82C5B"/>
    <w:rsid w:val="00F84F26"/>
    <w:rsid w:val="00F8555F"/>
    <w:rsid w:val="00F94D21"/>
    <w:rsid w:val="00F977A0"/>
    <w:rsid w:val="00FB67D4"/>
    <w:rsid w:val="00FC243E"/>
    <w:rsid w:val="00FC5D19"/>
    <w:rsid w:val="00FC6150"/>
    <w:rsid w:val="00FD2FA1"/>
    <w:rsid w:val="00FD3895"/>
    <w:rsid w:val="00FD5062"/>
    <w:rsid w:val="00FE125E"/>
    <w:rsid w:val="00FF29B6"/>
    <w:rsid w:val="00FF46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 w:type="character" w:customStyle="1" w:styleId="NOZchn">
    <w:name w:val="NO Zchn"/>
    <w:link w:val="NO"/>
    <w:qFormat/>
    <w:locked/>
    <w:rsid w:val="005C1226"/>
    <w:rPr>
      <w:rFonts w:ascii="Times New Roman" w:hAnsi="Times New Roman"/>
      <w:lang w:val="en-GB"/>
    </w:rPr>
  </w:style>
  <w:style w:type="character" w:customStyle="1" w:styleId="Heading3Char">
    <w:name w:val="Heading 3 Char"/>
    <w:aliases w:val="h3 Char"/>
    <w:basedOn w:val="DefaultParagraphFont"/>
    <w:link w:val="Heading3"/>
    <w:rsid w:val="00500360"/>
    <w:rPr>
      <w:rFonts w:ascii="Arial" w:hAnsi="Arial"/>
      <w:sz w:val="28"/>
      <w:lang w:val="en-GB"/>
    </w:rPr>
  </w:style>
  <w:style w:type="character" w:customStyle="1" w:styleId="EXCar">
    <w:name w:val="EX Car"/>
    <w:link w:val="EX"/>
    <w:locked/>
    <w:rsid w:val="007300F1"/>
    <w:rPr>
      <w:rFonts w:ascii="Times New Roman" w:hAnsi="Times New Roman"/>
      <w:lang w:val="en-GB"/>
    </w:rPr>
  </w:style>
  <w:style w:type="character" w:customStyle="1" w:styleId="B1Char">
    <w:name w:val="B1 Char"/>
    <w:link w:val="B1"/>
    <w:rsid w:val="007300F1"/>
    <w:rPr>
      <w:rFonts w:ascii="Times New Roman" w:hAnsi="Times New Roman"/>
      <w:lang w:val="en-GB"/>
    </w:rPr>
  </w:style>
  <w:style w:type="paragraph" w:styleId="Revision">
    <w:name w:val="Revision"/>
    <w:hidden/>
    <w:uiPriority w:val="99"/>
    <w:semiHidden/>
    <w:rsid w:val="000D47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1293</Words>
  <Characters>7556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8832</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akolekar-3</cp:lastModifiedBy>
  <cp:revision>3</cp:revision>
  <cp:lastPrinted>1900-01-01T08:00:00Z</cp:lastPrinted>
  <dcterms:created xsi:type="dcterms:W3CDTF">2022-11-18T13:39:00Z</dcterms:created>
  <dcterms:modified xsi:type="dcterms:W3CDTF">2022-11-18T13:39:00Z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